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FEE5600"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EB3369">
              <w:rPr>
                <w:sz w:val="64"/>
              </w:rPr>
              <w:t>TR</w:t>
            </w:r>
            <w:bookmarkEnd w:id="1"/>
            <w:r w:rsidRPr="00EB3369">
              <w:rPr>
                <w:sz w:val="64"/>
              </w:rPr>
              <w:t xml:space="preserve"> </w:t>
            </w:r>
            <w:bookmarkStart w:id="2" w:name="specNumber"/>
            <w:r w:rsidR="00EB3369" w:rsidRPr="00EB3369">
              <w:rPr>
                <w:sz w:val="64"/>
              </w:rPr>
              <w:t>38</w:t>
            </w:r>
            <w:r w:rsidRPr="00EB3369">
              <w:rPr>
                <w:sz w:val="64"/>
              </w:rPr>
              <w:t>.</w:t>
            </w:r>
            <w:bookmarkEnd w:id="2"/>
            <w:r w:rsidR="00EB3369">
              <w:rPr>
                <w:sz w:val="64"/>
              </w:rPr>
              <w:t>843</w:t>
            </w:r>
            <w:r w:rsidRPr="00133525">
              <w:rPr>
                <w:sz w:val="64"/>
              </w:rPr>
              <w:t xml:space="preserve"> </w:t>
            </w:r>
            <w:r w:rsidRPr="004D3578">
              <w:t>V</w:t>
            </w:r>
            <w:bookmarkStart w:id="3" w:name="specVersion"/>
            <w:r w:rsidR="00B318C7">
              <w:t>0.0.0</w:t>
            </w:r>
            <w:bookmarkEnd w:id="3"/>
            <w:r w:rsidRPr="004D3578">
              <w:t xml:space="preserve"> </w:t>
            </w:r>
            <w:r w:rsidRPr="00133525">
              <w:rPr>
                <w:sz w:val="32"/>
              </w:rPr>
              <w:t>(</w:t>
            </w:r>
            <w:r w:rsidR="00B318C7">
              <w:rPr>
                <w:sz w:val="32"/>
              </w:rPr>
              <w:t>202</w:t>
            </w:r>
            <w:r w:rsidR="003D56D7">
              <w:rPr>
                <w:sz w:val="32"/>
              </w:rPr>
              <w:t>3</w:t>
            </w:r>
            <w:r w:rsidR="00B318C7">
              <w:rPr>
                <w:sz w:val="32"/>
              </w:rPr>
              <w:t>-</w:t>
            </w:r>
            <w:r w:rsidR="003D56D7">
              <w:rPr>
                <w:sz w:val="32"/>
              </w:rPr>
              <w:t>0</w:t>
            </w:r>
            <w:r w:rsidR="007A74D9">
              <w:rPr>
                <w:sz w:val="32"/>
              </w:rPr>
              <w:t>4</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0C814DCB" w:rsidR="004F0988" w:rsidRDefault="004F0988" w:rsidP="00133525">
            <w:pPr>
              <w:pStyle w:val="ZB"/>
              <w:framePr w:w="0" w:hRule="auto" w:wrap="auto" w:vAnchor="margin" w:hAnchor="text" w:yAlign="inline"/>
            </w:pPr>
            <w:r w:rsidRPr="004D3578">
              <w:t xml:space="preserve">Technical </w:t>
            </w:r>
            <w:bookmarkStart w:id="4" w:name="spectype2"/>
            <w:r w:rsidR="00D57972" w:rsidRPr="00453324">
              <w:t>Report</w:t>
            </w:r>
            <w:bookmarkEnd w:id="4"/>
          </w:p>
          <w:p w14:paraId="462B8E42" w14:textId="772EF656"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1139E2A2" w:rsidR="004F0988" w:rsidRPr="003A7407" w:rsidRDefault="004F0988" w:rsidP="00133525">
            <w:pPr>
              <w:pStyle w:val="ZT"/>
              <w:framePr w:wrap="auto" w:hAnchor="text" w:yAlign="inline"/>
            </w:pPr>
            <w:r w:rsidRPr="003A7407">
              <w:t xml:space="preserve">Technical Specification Group </w:t>
            </w:r>
            <w:bookmarkStart w:id="5" w:name="specTitle"/>
            <w:r w:rsidR="003A7407" w:rsidRPr="003A7407">
              <w:t>Radio Access Networks</w:t>
            </w:r>
            <w:r w:rsidRPr="003A7407">
              <w:t>;</w:t>
            </w:r>
          </w:p>
          <w:p w14:paraId="1D2A8F5E" w14:textId="23550C75" w:rsidR="004F0988" w:rsidRPr="004D3578" w:rsidRDefault="00804D82" w:rsidP="00133525">
            <w:pPr>
              <w:pStyle w:val="ZT"/>
              <w:framePr w:wrap="auto" w:hAnchor="text" w:yAlign="inline"/>
            </w:pPr>
            <w:r w:rsidRPr="00804D82">
              <w:t xml:space="preserve">Study on Artificial Intelligence (AI)/Machine Learning (ML) </w:t>
            </w:r>
            <w:r w:rsidR="006D6B17">
              <w:br/>
            </w:r>
            <w:r w:rsidRPr="00804D82">
              <w:t>for NR air interface</w:t>
            </w:r>
            <w:bookmarkEnd w:id="5"/>
          </w:p>
          <w:p w14:paraId="04CAC1E0" w14:textId="6B9172EF" w:rsidR="004F0988" w:rsidRPr="00133525" w:rsidRDefault="004F0988" w:rsidP="00133525">
            <w:pPr>
              <w:pStyle w:val="ZT"/>
              <w:framePr w:wrap="auto" w:hAnchor="text" w:yAlign="inline"/>
              <w:rPr>
                <w:i/>
                <w:sz w:val="28"/>
              </w:rPr>
            </w:pPr>
            <w:r w:rsidRPr="00804D82">
              <w:t>(</w:t>
            </w:r>
            <w:r w:rsidRPr="00804D82">
              <w:rPr>
                <w:rStyle w:val="ZGSM"/>
              </w:rPr>
              <w:t xml:space="preserve">Release </w:t>
            </w:r>
            <w:bookmarkStart w:id="6" w:name="specRelease"/>
            <w:r w:rsidRPr="00804D82">
              <w:rPr>
                <w:rStyle w:val="ZGSM"/>
              </w:rPr>
              <w:t>1</w:t>
            </w:r>
            <w:r w:rsidR="00D82E6F" w:rsidRPr="00804D82">
              <w:rPr>
                <w:rStyle w:val="ZGSM"/>
              </w:rPr>
              <w:t>8</w:t>
            </w:r>
            <w:bookmarkEnd w:id="6"/>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9B2884" w:rsidR="00D82E6F" w:rsidRDefault="00662F0D" w:rsidP="00D82E6F">
            <w:pPr>
              <w:rPr>
                <w:i/>
              </w:rPr>
            </w:pPr>
            <w:r>
              <w:rPr>
                <w:i/>
                <w:noProof/>
              </w:rPr>
              <w:drawing>
                <wp:inline distT="0" distB="0" distL="0" distR="0" wp14:anchorId="6E429F5D" wp14:editId="17BFFEB5">
                  <wp:extent cx="1285875"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3750"/>
                          </a:xfrm>
                          <a:prstGeom prst="rect">
                            <a:avLst/>
                          </a:prstGeom>
                          <a:noFill/>
                          <a:ln>
                            <a:noFill/>
                          </a:ln>
                        </pic:spPr>
                      </pic:pic>
                    </a:graphicData>
                  </a:graphic>
                </wp:inline>
              </w:drawing>
            </w:r>
          </w:p>
        </w:tc>
        <w:tc>
          <w:tcPr>
            <w:tcW w:w="5540" w:type="dxa"/>
            <w:shd w:val="clear" w:color="auto" w:fill="auto"/>
          </w:tcPr>
          <w:p w14:paraId="0E63523F" w14:textId="5E950660" w:rsidR="00D82E6F" w:rsidRDefault="00662F0D" w:rsidP="00D82E6F">
            <w:pPr>
              <w:jc w:val="right"/>
            </w:pPr>
            <w:r>
              <w:rPr>
                <w:noProof/>
              </w:rPr>
              <w:drawing>
                <wp:inline distT="0" distB="0" distL="0" distR="0" wp14:anchorId="6B8977E6" wp14:editId="7B49F04F">
                  <wp:extent cx="162306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3060" cy="94932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B18E8"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4D725DC" w:rsidR="00E16509" w:rsidRPr="00133525" w:rsidRDefault="00E16509" w:rsidP="00133525">
            <w:pPr>
              <w:pStyle w:val="FP"/>
              <w:jc w:val="center"/>
              <w:rPr>
                <w:noProof/>
                <w:sz w:val="18"/>
              </w:rPr>
            </w:pPr>
            <w:r w:rsidRPr="007F0E67">
              <w:rPr>
                <w:noProof/>
                <w:sz w:val="18"/>
              </w:rPr>
              <w:t xml:space="preserve">© </w:t>
            </w:r>
            <w:bookmarkStart w:id="11" w:name="copyrightDate"/>
            <w:r w:rsidRPr="007F0E67">
              <w:rPr>
                <w:noProof/>
                <w:sz w:val="18"/>
              </w:rPr>
              <w:t>2</w:t>
            </w:r>
            <w:r w:rsidR="008E2D68" w:rsidRPr="007F0E67">
              <w:rPr>
                <w:noProof/>
                <w:sz w:val="18"/>
              </w:rPr>
              <w:t>02</w:t>
            </w:r>
            <w:r w:rsidR="007F0E67" w:rsidRPr="007F0E67">
              <w:rPr>
                <w:noProof/>
                <w:sz w:val="18"/>
              </w:rPr>
              <w:t>2</w:t>
            </w:r>
            <w:bookmarkEnd w:id="11"/>
            <w:r w:rsidRPr="007F0E67">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ADB29B5" w14:textId="15515BFD" w:rsidR="009B6C75"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9B6C75">
        <w:t>Foreword</w:t>
      </w:r>
      <w:r w:rsidR="009B6C75">
        <w:tab/>
      </w:r>
      <w:r w:rsidR="009B6C75">
        <w:fldChar w:fldCharType="begin"/>
      </w:r>
      <w:r w:rsidR="009B6C75">
        <w:instrText xml:space="preserve"> PAGEREF _Toc115427802 \h </w:instrText>
      </w:r>
      <w:r w:rsidR="009B6C75">
        <w:fldChar w:fldCharType="separate"/>
      </w:r>
      <w:r w:rsidR="009B6C75">
        <w:t>4</w:t>
      </w:r>
      <w:r w:rsidR="009B6C75">
        <w:fldChar w:fldCharType="end"/>
      </w:r>
    </w:p>
    <w:p w14:paraId="64DBBB00" w14:textId="04F561B3" w:rsidR="009B6C75" w:rsidRDefault="009B6C75">
      <w:pPr>
        <w:pStyle w:val="TOC1"/>
        <w:rPr>
          <w:rFonts w:asciiTheme="minorHAnsi" w:eastAsiaTheme="minorEastAsia" w:hAnsiTheme="minorHAnsi" w:cstheme="minorBidi"/>
          <w:szCs w:val="22"/>
          <w:lang w:val="en-US"/>
        </w:rPr>
      </w:pPr>
      <w:r>
        <w:t>Introduction</w:t>
      </w:r>
      <w:r>
        <w:tab/>
      </w:r>
      <w:r>
        <w:fldChar w:fldCharType="begin"/>
      </w:r>
      <w:r>
        <w:instrText xml:space="preserve"> PAGEREF _Toc115427803 \h </w:instrText>
      </w:r>
      <w:r>
        <w:fldChar w:fldCharType="separate"/>
      </w:r>
      <w:r>
        <w:t>5</w:t>
      </w:r>
      <w:r>
        <w:fldChar w:fldCharType="end"/>
      </w:r>
    </w:p>
    <w:p w14:paraId="5CA1DC52" w14:textId="5B68E994" w:rsidR="009B6C75" w:rsidRDefault="009B6C75">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_Toc115427804 \h </w:instrText>
      </w:r>
      <w:r>
        <w:fldChar w:fldCharType="separate"/>
      </w:r>
      <w:r>
        <w:t>6</w:t>
      </w:r>
      <w:r>
        <w:fldChar w:fldCharType="end"/>
      </w:r>
    </w:p>
    <w:p w14:paraId="488E1027" w14:textId="46FD49A6" w:rsidR="009B6C75" w:rsidRDefault="009B6C75">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_Toc115427805 \h </w:instrText>
      </w:r>
      <w:r>
        <w:fldChar w:fldCharType="separate"/>
      </w:r>
      <w:r>
        <w:t>6</w:t>
      </w:r>
      <w:r>
        <w:fldChar w:fldCharType="end"/>
      </w:r>
    </w:p>
    <w:p w14:paraId="0D0E8442" w14:textId="08ECE543" w:rsidR="009B6C75" w:rsidRDefault="009B6C75">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_Toc115427806 \h </w:instrText>
      </w:r>
      <w:r>
        <w:fldChar w:fldCharType="separate"/>
      </w:r>
      <w:r>
        <w:t>6</w:t>
      </w:r>
      <w:r>
        <w:fldChar w:fldCharType="end"/>
      </w:r>
    </w:p>
    <w:p w14:paraId="00F49486" w14:textId="74348713" w:rsidR="009B6C75" w:rsidRDefault="009B6C75">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_Toc115427807 \h </w:instrText>
      </w:r>
      <w:r>
        <w:fldChar w:fldCharType="separate"/>
      </w:r>
      <w:r>
        <w:t>6</w:t>
      </w:r>
      <w:r>
        <w:fldChar w:fldCharType="end"/>
      </w:r>
    </w:p>
    <w:p w14:paraId="41F2832A" w14:textId="356DD3BA" w:rsidR="009B6C75" w:rsidRDefault="009B6C75">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_Toc115427808 \h </w:instrText>
      </w:r>
      <w:r>
        <w:fldChar w:fldCharType="separate"/>
      </w:r>
      <w:r>
        <w:t>6</w:t>
      </w:r>
      <w:r>
        <w:fldChar w:fldCharType="end"/>
      </w:r>
    </w:p>
    <w:p w14:paraId="0F9EBBBA" w14:textId="10A7F9E7" w:rsidR="009B6C75" w:rsidRDefault="009B6C75">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_Toc115427809 \h </w:instrText>
      </w:r>
      <w:r>
        <w:fldChar w:fldCharType="separate"/>
      </w:r>
      <w:r>
        <w:t>7</w:t>
      </w:r>
      <w:r>
        <w:fldChar w:fldCharType="end"/>
      </w:r>
    </w:p>
    <w:p w14:paraId="579488DD" w14:textId="6B8D93FE" w:rsidR="009B6C75" w:rsidRDefault="009B6C75">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AI/ML Framework</w:t>
      </w:r>
      <w:r>
        <w:tab/>
      </w:r>
      <w:r>
        <w:fldChar w:fldCharType="begin"/>
      </w:r>
      <w:r>
        <w:instrText xml:space="preserve"> PAGEREF _Toc115427810 \h </w:instrText>
      </w:r>
      <w:r>
        <w:fldChar w:fldCharType="separate"/>
      </w:r>
      <w:r>
        <w:t>7</w:t>
      </w:r>
      <w:r>
        <w:fldChar w:fldCharType="end"/>
      </w:r>
    </w:p>
    <w:p w14:paraId="78536C42" w14:textId="2BFD34AD" w:rsidR="009B6C75" w:rsidRDefault="009B6C75">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Description of the stages of Machine Learning</w:t>
      </w:r>
      <w:r>
        <w:tab/>
      </w:r>
      <w:r>
        <w:fldChar w:fldCharType="begin"/>
      </w:r>
      <w:r>
        <w:instrText xml:space="preserve"> PAGEREF _Toc115427811 \h </w:instrText>
      </w:r>
      <w:r>
        <w:fldChar w:fldCharType="separate"/>
      </w:r>
      <w:r>
        <w:t>7</w:t>
      </w:r>
      <w:r>
        <w:fldChar w:fldCharType="end"/>
      </w:r>
    </w:p>
    <w:p w14:paraId="336D2859" w14:textId="78620F15" w:rsidR="009B6C75" w:rsidRDefault="009B6C75">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Collaboration levels</w:t>
      </w:r>
      <w:r>
        <w:tab/>
      </w:r>
      <w:r>
        <w:fldChar w:fldCharType="begin"/>
      </w:r>
      <w:r>
        <w:instrText xml:space="preserve"> PAGEREF _Toc115427812 \h </w:instrText>
      </w:r>
      <w:r>
        <w:fldChar w:fldCharType="separate"/>
      </w:r>
      <w:r>
        <w:t>7</w:t>
      </w:r>
      <w:r>
        <w:fldChar w:fldCharType="end"/>
      </w:r>
    </w:p>
    <w:p w14:paraId="7DB1A848" w14:textId="5EFC4FF8" w:rsidR="009B6C75" w:rsidRDefault="009B6C75">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ML model Life Cycle Management</w:t>
      </w:r>
      <w:r>
        <w:tab/>
      </w:r>
      <w:r>
        <w:fldChar w:fldCharType="begin"/>
      </w:r>
      <w:r>
        <w:instrText xml:space="preserve"> PAGEREF _Toc115427813 \h </w:instrText>
      </w:r>
      <w:r>
        <w:fldChar w:fldCharType="separate"/>
      </w:r>
      <w:r>
        <w:t>7</w:t>
      </w:r>
      <w:r>
        <w:fldChar w:fldCharType="end"/>
      </w:r>
    </w:p>
    <w:p w14:paraId="2391DD13" w14:textId="2EFAE749" w:rsidR="009B6C75" w:rsidRDefault="009B6C75">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Use cases</w:t>
      </w:r>
      <w:r>
        <w:tab/>
      </w:r>
      <w:r>
        <w:fldChar w:fldCharType="begin"/>
      </w:r>
      <w:r>
        <w:instrText xml:space="preserve"> PAGEREF _Toc115427814 \h </w:instrText>
      </w:r>
      <w:r>
        <w:fldChar w:fldCharType="separate"/>
      </w:r>
      <w:r>
        <w:t>7</w:t>
      </w:r>
      <w:r>
        <w:fldChar w:fldCharType="end"/>
      </w:r>
    </w:p>
    <w:p w14:paraId="2DDAF2C0" w14:textId="52B18DD0" w:rsidR="009B6C75" w:rsidRDefault="009B6C75">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_Toc115427815 \h </w:instrText>
      </w:r>
      <w:r>
        <w:fldChar w:fldCharType="separate"/>
      </w:r>
      <w:r>
        <w:t>8</w:t>
      </w:r>
      <w:r>
        <w:fldChar w:fldCharType="end"/>
      </w:r>
    </w:p>
    <w:p w14:paraId="439F8937" w14:textId="13A6BBFF" w:rsidR="009B6C75" w:rsidRDefault="009B6C75">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Beam Management</w:t>
      </w:r>
      <w:r>
        <w:tab/>
      </w:r>
      <w:r>
        <w:fldChar w:fldCharType="begin"/>
      </w:r>
      <w:r>
        <w:instrText xml:space="preserve"> PAGEREF _Toc115427816 \h </w:instrText>
      </w:r>
      <w:r>
        <w:fldChar w:fldCharType="separate"/>
      </w:r>
      <w:r>
        <w:t>8</w:t>
      </w:r>
      <w:r>
        <w:fldChar w:fldCharType="end"/>
      </w:r>
    </w:p>
    <w:p w14:paraId="5A5FD82C" w14:textId="17E61C20" w:rsidR="009B6C75" w:rsidRDefault="009B6C75">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_Toc115427817 \h </w:instrText>
      </w:r>
      <w:r>
        <w:fldChar w:fldCharType="separate"/>
      </w:r>
      <w:r>
        <w:t>8</w:t>
      </w:r>
      <w:r>
        <w:fldChar w:fldCharType="end"/>
      </w:r>
    </w:p>
    <w:p w14:paraId="29F4FDFB" w14:textId="5234D1AA" w:rsidR="009B6C75" w:rsidRDefault="009B6C75">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Evaluations</w:t>
      </w:r>
      <w:r>
        <w:tab/>
      </w:r>
      <w:r>
        <w:fldChar w:fldCharType="begin"/>
      </w:r>
      <w:r>
        <w:instrText xml:space="preserve"> PAGEREF _Toc115427818 \h </w:instrText>
      </w:r>
      <w:r>
        <w:fldChar w:fldCharType="separate"/>
      </w:r>
      <w:r>
        <w:t>8</w:t>
      </w:r>
      <w:r>
        <w:fldChar w:fldCharType="end"/>
      </w:r>
    </w:p>
    <w:p w14:paraId="36C05289" w14:textId="7B657547" w:rsidR="009B6C75" w:rsidRDefault="009B6C75">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Common evaluation methodology and KPIs</w:t>
      </w:r>
      <w:r>
        <w:tab/>
      </w:r>
      <w:r>
        <w:fldChar w:fldCharType="begin"/>
      </w:r>
      <w:r>
        <w:instrText xml:space="preserve"> PAGEREF _Toc115427819 \h </w:instrText>
      </w:r>
      <w:r>
        <w:fldChar w:fldCharType="separate"/>
      </w:r>
      <w:r>
        <w:t>9</w:t>
      </w:r>
      <w:r>
        <w:fldChar w:fldCharType="end"/>
      </w:r>
    </w:p>
    <w:p w14:paraId="0B2B2F22" w14:textId="4E746F4E" w:rsidR="009B6C75" w:rsidRDefault="009B6C75">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_Toc115427820 \h </w:instrText>
      </w:r>
      <w:r>
        <w:fldChar w:fldCharType="separate"/>
      </w:r>
      <w:r>
        <w:t>9</w:t>
      </w:r>
      <w:r>
        <w:fldChar w:fldCharType="end"/>
      </w:r>
    </w:p>
    <w:p w14:paraId="12BBEB45" w14:textId="71A6E168" w:rsidR="009B6C75" w:rsidRDefault="009B6C75">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_Toc115427821 \h </w:instrText>
      </w:r>
      <w:r>
        <w:fldChar w:fldCharType="separate"/>
      </w:r>
      <w:r>
        <w:t>9</w:t>
      </w:r>
      <w:r>
        <w:fldChar w:fldCharType="end"/>
      </w:r>
    </w:p>
    <w:p w14:paraId="4E3D6738" w14:textId="7EDC9758" w:rsidR="009B6C75" w:rsidRDefault="009B6C75">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Performance results</w:t>
      </w:r>
      <w:r>
        <w:tab/>
      </w:r>
      <w:r>
        <w:fldChar w:fldCharType="begin"/>
      </w:r>
      <w:r>
        <w:instrText xml:space="preserve"> PAGEREF _Toc115427822 \h </w:instrText>
      </w:r>
      <w:r>
        <w:fldChar w:fldCharType="separate"/>
      </w:r>
      <w:r>
        <w:t>9</w:t>
      </w:r>
      <w:r>
        <w:fldChar w:fldCharType="end"/>
      </w:r>
    </w:p>
    <w:p w14:paraId="24ADAF2E" w14:textId="077606DD" w:rsidR="009B6C75" w:rsidRDefault="009B6C75">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Beam Management</w:t>
      </w:r>
      <w:r>
        <w:tab/>
      </w:r>
      <w:r>
        <w:fldChar w:fldCharType="begin"/>
      </w:r>
      <w:r>
        <w:instrText xml:space="preserve"> PAGEREF _Toc115427823 \h </w:instrText>
      </w:r>
      <w:r>
        <w:fldChar w:fldCharType="separate"/>
      </w:r>
      <w:r>
        <w:t>9</w:t>
      </w:r>
      <w:r>
        <w:fldChar w:fldCharType="end"/>
      </w:r>
    </w:p>
    <w:p w14:paraId="36263767" w14:textId="49D6A329" w:rsidR="009B6C75" w:rsidRDefault="009B6C75">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_Toc115427824 \h </w:instrText>
      </w:r>
      <w:r>
        <w:fldChar w:fldCharType="separate"/>
      </w:r>
      <w:r>
        <w:t>9</w:t>
      </w:r>
      <w:r>
        <w:fldChar w:fldCharType="end"/>
      </w:r>
    </w:p>
    <w:p w14:paraId="73282D07" w14:textId="0B13885F" w:rsidR="009B6C75" w:rsidRDefault="009B6C75">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Performance results</w:t>
      </w:r>
      <w:r>
        <w:tab/>
      </w:r>
      <w:r>
        <w:fldChar w:fldCharType="begin"/>
      </w:r>
      <w:r>
        <w:instrText xml:space="preserve"> PAGEREF _Toc115427825 \h </w:instrText>
      </w:r>
      <w:r>
        <w:fldChar w:fldCharType="separate"/>
      </w:r>
      <w:r>
        <w:t>9</w:t>
      </w:r>
      <w:r>
        <w:fldChar w:fldCharType="end"/>
      </w:r>
    </w:p>
    <w:p w14:paraId="675451BD" w14:textId="05E5D8ED" w:rsidR="009B6C75" w:rsidRDefault="009B6C75">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_Toc115427826 \h </w:instrText>
      </w:r>
      <w:r>
        <w:fldChar w:fldCharType="separate"/>
      </w:r>
      <w:r>
        <w:t>9</w:t>
      </w:r>
      <w:r>
        <w:fldChar w:fldCharType="end"/>
      </w:r>
    </w:p>
    <w:p w14:paraId="28D0A497" w14:textId="618DBC46" w:rsidR="009B6C75" w:rsidRDefault="009B6C75">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_Toc115427827 \h </w:instrText>
      </w:r>
      <w:r>
        <w:fldChar w:fldCharType="separate"/>
      </w:r>
      <w:r>
        <w:t>9</w:t>
      </w:r>
      <w:r>
        <w:fldChar w:fldCharType="end"/>
      </w:r>
    </w:p>
    <w:p w14:paraId="67470208" w14:textId="70825FEC" w:rsidR="009B6C75" w:rsidRDefault="009B6C75">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Performance results</w:t>
      </w:r>
      <w:r>
        <w:tab/>
      </w:r>
      <w:r>
        <w:fldChar w:fldCharType="begin"/>
      </w:r>
      <w:r>
        <w:instrText xml:space="preserve"> PAGEREF _Toc115427828 \h </w:instrText>
      </w:r>
      <w:r>
        <w:fldChar w:fldCharType="separate"/>
      </w:r>
      <w:r>
        <w:t>9</w:t>
      </w:r>
      <w:r>
        <w:fldChar w:fldCharType="end"/>
      </w:r>
    </w:p>
    <w:p w14:paraId="2A25CA32" w14:textId="0459B0A3" w:rsidR="009B6C75" w:rsidRDefault="009B6C75">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Potential Specification Impact Assessment</w:t>
      </w:r>
      <w:r>
        <w:tab/>
      </w:r>
      <w:r>
        <w:fldChar w:fldCharType="begin"/>
      </w:r>
      <w:r>
        <w:instrText xml:space="preserve"> PAGEREF _Toc115427829 \h </w:instrText>
      </w:r>
      <w:r>
        <w:fldChar w:fldCharType="separate"/>
      </w:r>
      <w:r>
        <w:t>9</w:t>
      </w:r>
      <w:r>
        <w:fldChar w:fldCharType="end"/>
      </w:r>
    </w:p>
    <w:p w14:paraId="06CA991D" w14:textId="76457C6F" w:rsidR="009B6C75" w:rsidRDefault="009B6C75">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General observations</w:t>
      </w:r>
      <w:r>
        <w:tab/>
      </w:r>
      <w:r>
        <w:fldChar w:fldCharType="begin"/>
      </w:r>
      <w:r>
        <w:instrText xml:space="preserve"> PAGEREF _Toc115427830 \h </w:instrText>
      </w:r>
      <w:r>
        <w:fldChar w:fldCharType="separate"/>
      </w:r>
      <w:r>
        <w:t>9</w:t>
      </w:r>
      <w:r>
        <w:fldChar w:fldCharType="end"/>
      </w:r>
    </w:p>
    <w:p w14:paraId="2560A2D0" w14:textId="2D7B7087" w:rsidR="009B6C75" w:rsidRDefault="009B6C75">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Physical layer aspects</w:t>
      </w:r>
      <w:r>
        <w:tab/>
      </w:r>
      <w:r>
        <w:fldChar w:fldCharType="begin"/>
      </w:r>
      <w:r>
        <w:instrText xml:space="preserve"> PAGEREF _Toc115427831 \h </w:instrText>
      </w:r>
      <w:r>
        <w:fldChar w:fldCharType="separate"/>
      </w:r>
      <w:r>
        <w:t>9</w:t>
      </w:r>
      <w:r>
        <w:fldChar w:fldCharType="end"/>
      </w:r>
    </w:p>
    <w:p w14:paraId="0752BEA9" w14:textId="079823EA" w:rsidR="009B6C75" w:rsidRDefault="009B6C75">
      <w:pPr>
        <w:pStyle w:val="TOC3"/>
        <w:rPr>
          <w:rFonts w:asciiTheme="minorHAnsi" w:eastAsiaTheme="minorEastAsia" w:hAnsiTheme="minorHAnsi" w:cstheme="minorBidi"/>
          <w:sz w:val="22"/>
          <w:szCs w:val="22"/>
          <w:lang w:val="en-US"/>
        </w:rPr>
      </w:pPr>
      <w:r>
        <w:t>7.2.1</w:t>
      </w:r>
      <w:r>
        <w:rPr>
          <w:rFonts w:asciiTheme="minorHAnsi" w:eastAsiaTheme="minorEastAsia" w:hAnsiTheme="minorHAnsi" w:cstheme="minorBidi"/>
          <w:sz w:val="22"/>
          <w:szCs w:val="22"/>
          <w:lang w:val="en-US"/>
        </w:rPr>
        <w:tab/>
      </w:r>
      <w:r>
        <w:t>Common framework</w:t>
      </w:r>
      <w:r>
        <w:tab/>
      </w:r>
      <w:r>
        <w:fldChar w:fldCharType="begin"/>
      </w:r>
      <w:r>
        <w:instrText xml:space="preserve"> PAGEREF _Toc115427832 \h </w:instrText>
      </w:r>
      <w:r>
        <w:fldChar w:fldCharType="separate"/>
      </w:r>
      <w:r>
        <w:t>10</w:t>
      </w:r>
      <w:r>
        <w:fldChar w:fldCharType="end"/>
      </w:r>
    </w:p>
    <w:p w14:paraId="0C691C9C" w14:textId="4BA47E39" w:rsidR="009B6C75" w:rsidRDefault="009B6C75">
      <w:pPr>
        <w:pStyle w:val="TOC3"/>
        <w:rPr>
          <w:rFonts w:asciiTheme="minorHAnsi" w:eastAsiaTheme="minorEastAsia" w:hAnsiTheme="minorHAnsi" w:cstheme="minorBidi"/>
          <w:sz w:val="22"/>
          <w:szCs w:val="22"/>
          <w:lang w:val="en-US"/>
        </w:rPr>
      </w:pPr>
      <w:r>
        <w:t>7.2.2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_Toc115427833 \h </w:instrText>
      </w:r>
      <w:r>
        <w:fldChar w:fldCharType="separate"/>
      </w:r>
      <w:r>
        <w:t>10</w:t>
      </w:r>
      <w:r>
        <w:fldChar w:fldCharType="end"/>
      </w:r>
    </w:p>
    <w:p w14:paraId="377B3D87" w14:textId="32EADA15" w:rsidR="009B6C75" w:rsidRDefault="009B6C75">
      <w:pPr>
        <w:pStyle w:val="TOC3"/>
        <w:rPr>
          <w:rFonts w:asciiTheme="minorHAnsi" w:eastAsiaTheme="minorEastAsia" w:hAnsiTheme="minorHAnsi" w:cstheme="minorBidi"/>
          <w:sz w:val="22"/>
          <w:szCs w:val="22"/>
          <w:lang w:val="en-US"/>
        </w:rPr>
      </w:pPr>
      <w:r>
        <w:t>7.2.3</w:t>
      </w:r>
      <w:r>
        <w:rPr>
          <w:rFonts w:asciiTheme="minorHAnsi" w:eastAsiaTheme="minorEastAsia" w:hAnsiTheme="minorHAnsi" w:cstheme="minorBidi"/>
          <w:sz w:val="22"/>
          <w:szCs w:val="22"/>
          <w:lang w:val="en-US"/>
        </w:rPr>
        <w:tab/>
      </w:r>
      <w:r>
        <w:t>Beam management</w:t>
      </w:r>
      <w:r>
        <w:tab/>
      </w:r>
      <w:r>
        <w:fldChar w:fldCharType="begin"/>
      </w:r>
      <w:r>
        <w:instrText xml:space="preserve"> PAGEREF _Toc115427834 \h </w:instrText>
      </w:r>
      <w:r>
        <w:fldChar w:fldCharType="separate"/>
      </w:r>
      <w:r>
        <w:t>10</w:t>
      </w:r>
      <w:r>
        <w:fldChar w:fldCharType="end"/>
      </w:r>
    </w:p>
    <w:p w14:paraId="0DF42802" w14:textId="0460E280" w:rsidR="009B6C75" w:rsidRDefault="009B6C75">
      <w:pPr>
        <w:pStyle w:val="TOC3"/>
        <w:rPr>
          <w:rFonts w:asciiTheme="minorHAnsi" w:eastAsiaTheme="minorEastAsia" w:hAnsiTheme="minorHAnsi" w:cstheme="minorBidi"/>
          <w:sz w:val="22"/>
          <w:szCs w:val="22"/>
          <w:lang w:val="en-US"/>
        </w:rPr>
      </w:pPr>
      <w:r>
        <w:t>7.2.4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_Toc115427835 \h </w:instrText>
      </w:r>
      <w:r>
        <w:fldChar w:fldCharType="separate"/>
      </w:r>
      <w:r>
        <w:t>10</w:t>
      </w:r>
      <w:r>
        <w:fldChar w:fldCharType="end"/>
      </w:r>
    </w:p>
    <w:p w14:paraId="6AAF7E89" w14:textId="199D2129" w:rsidR="009B6C75" w:rsidRDefault="009B6C75">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t>Protocol aspects</w:t>
      </w:r>
      <w:r>
        <w:tab/>
      </w:r>
      <w:r>
        <w:fldChar w:fldCharType="begin"/>
      </w:r>
      <w:r>
        <w:instrText xml:space="preserve"> PAGEREF _Toc115427836 \h </w:instrText>
      </w:r>
      <w:r>
        <w:fldChar w:fldCharType="separate"/>
      </w:r>
      <w:r>
        <w:t>10</w:t>
      </w:r>
      <w:r>
        <w:fldChar w:fldCharType="end"/>
      </w:r>
    </w:p>
    <w:p w14:paraId="6996353E" w14:textId="5F806157" w:rsidR="009B6C75" w:rsidRDefault="009B6C75">
      <w:pPr>
        <w:pStyle w:val="TOC3"/>
        <w:rPr>
          <w:rFonts w:asciiTheme="minorHAnsi" w:eastAsiaTheme="minorEastAsia" w:hAnsiTheme="minorHAnsi" w:cstheme="minorBidi"/>
          <w:sz w:val="22"/>
          <w:szCs w:val="22"/>
          <w:lang w:val="en-US"/>
        </w:rPr>
      </w:pPr>
      <w:r>
        <w:t>7.3.1</w:t>
      </w:r>
      <w:r>
        <w:rPr>
          <w:rFonts w:asciiTheme="minorHAnsi" w:eastAsiaTheme="minorEastAsia" w:hAnsiTheme="minorHAnsi" w:cstheme="minorBidi"/>
          <w:sz w:val="22"/>
          <w:szCs w:val="22"/>
          <w:lang w:val="en-US"/>
        </w:rPr>
        <w:tab/>
      </w:r>
      <w:r>
        <w:t>Common framework</w:t>
      </w:r>
      <w:r>
        <w:tab/>
      </w:r>
      <w:r>
        <w:fldChar w:fldCharType="begin"/>
      </w:r>
      <w:r>
        <w:instrText xml:space="preserve"> PAGEREF _Toc115427837 \h </w:instrText>
      </w:r>
      <w:r>
        <w:fldChar w:fldCharType="separate"/>
      </w:r>
      <w:r>
        <w:t>10</w:t>
      </w:r>
      <w:r>
        <w:fldChar w:fldCharType="end"/>
      </w:r>
    </w:p>
    <w:p w14:paraId="428585CE" w14:textId="09134E9C" w:rsidR="009B6C75" w:rsidRDefault="009B6C75">
      <w:pPr>
        <w:pStyle w:val="TOC3"/>
        <w:rPr>
          <w:rFonts w:asciiTheme="minorHAnsi" w:eastAsiaTheme="minorEastAsia" w:hAnsiTheme="minorHAnsi" w:cstheme="minorBidi"/>
          <w:sz w:val="22"/>
          <w:szCs w:val="22"/>
          <w:lang w:val="en-US"/>
        </w:rPr>
      </w:pPr>
      <w:r>
        <w:t>7.3.2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_Toc115427838 \h </w:instrText>
      </w:r>
      <w:r>
        <w:fldChar w:fldCharType="separate"/>
      </w:r>
      <w:r>
        <w:t>10</w:t>
      </w:r>
      <w:r>
        <w:fldChar w:fldCharType="end"/>
      </w:r>
    </w:p>
    <w:p w14:paraId="176B1A76" w14:textId="18CC0EA6" w:rsidR="009B6C75" w:rsidRDefault="009B6C75">
      <w:pPr>
        <w:pStyle w:val="TOC3"/>
        <w:rPr>
          <w:rFonts w:asciiTheme="minorHAnsi" w:eastAsiaTheme="minorEastAsia" w:hAnsiTheme="minorHAnsi" w:cstheme="minorBidi"/>
          <w:sz w:val="22"/>
          <w:szCs w:val="22"/>
          <w:lang w:val="en-US"/>
        </w:rPr>
      </w:pPr>
      <w:r>
        <w:t>7.3.3</w:t>
      </w:r>
      <w:r>
        <w:rPr>
          <w:rFonts w:asciiTheme="minorHAnsi" w:eastAsiaTheme="minorEastAsia" w:hAnsiTheme="minorHAnsi" w:cstheme="minorBidi"/>
          <w:sz w:val="22"/>
          <w:szCs w:val="22"/>
          <w:lang w:val="en-US"/>
        </w:rPr>
        <w:tab/>
      </w:r>
      <w:r>
        <w:t>Beam management</w:t>
      </w:r>
      <w:r>
        <w:tab/>
      </w:r>
      <w:r>
        <w:fldChar w:fldCharType="begin"/>
      </w:r>
      <w:r>
        <w:instrText xml:space="preserve"> PAGEREF _Toc115427839 \h </w:instrText>
      </w:r>
      <w:r>
        <w:fldChar w:fldCharType="separate"/>
      </w:r>
      <w:r>
        <w:t>10</w:t>
      </w:r>
      <w:r>
        <w:fldChar w:fldCharType="end"/>
      </w:r>
    </w:p>
    <w:p w14:paraId="02E2E68E" w14:textId="3E43B98E" w:rsidR="009B6C75" w:rsidRDefault="009B6C75">
      <w:pPr>
        <w:pStyle w:val="TOC3"/>
        <w:rPr>
          <w:rFonts w:asciiTheme="minorHAnsi" w:eastAsiaTheme="minorEastAsia" w:hAnsiTheme="minorHAnsi" w:cstheme="minorBidi"/>
          <w:sz w:val="22"/>
          <w:szCs w:val="22"/>
          <w:lang w:val="en-US"/>
        </w:rPr>
      </w:pPr>
      <w:r>
        <w:t>7.3.4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_Toc115427840 \h </w:instrText>
      </w:r>
      <w:r>
        <w:fldChar w:fldCharType="separate"/>
      </w:r>
      <w:r>
        <w:t>10</w:t>
      </w:r>
      <w:r>
        <w:fldChar w:fldCharType="end"/>
      </w:r>
    </w:p>
    <w:p w14:paraId="55B38637" w14:textId="5D9E4599" w:rsidR="009B6C75" w:rsidRDefault="009B6C75">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Interoperability and testability aspects</w:t>
      </w:r>
      <w:r>
        <w:tab/>
      </w:r>
      <w:r>
        <w:fldChar w:fldCharType="begin"/>
      </w:r>
      <w:r>
        <w:instrText xml:space="preserve"> PAGEREF _Toc115427841 \h </w:instrText>
      </w:r>
      <w:r>
        <w:fldChar w:fldCharType="separate"/>
      </w:r>
      <w:r>
        <w:t>10</w:t>
      </w:r>
      <w:r>
        <w:fldChar w:fldCharType="end"/>
      </w:r>
    </w:p>
    <w:p w14:paraId="6330C166" w14:textId="7259974F" w:rsidR="009B6C75" w:rsidRDefault="009B6C75">
      <w:pPr>
        <w:pStyle w:val="TOC3"/>
        <w:rPr>
          <w:rFonts w:asciiTheme="minorHAnsi" w:eastAsiaTheme="minorEastAsia" w:hAnsiTheme="minorHAnsi" w:cstheme="minorBidi"/>
          <w:sz w:val="22"/>
          <w:szCs w:val="22"/>
          <w:lang w:val="en-US"/>
        </w:rPr>
      </w:pPr>
      <w:r>
        <w:t>7.4.1</w:t>
      </w:r>
      <w:r>
        <w:rPr>
          <w:rFonts w:asciiTheme="minorHAnsi" w:eastAsiaTheme="minorEastAsia" w:hAnsiTheme="minorHAnsi" w:cstheme="minorBidi"/>
          <w:sz w:val="22"/>
          <w:szCs w:val="22"/>
          <w:lang w:val="en-US"/>
        </w:rPr>
        <w:tab/>
      </w:r>
      <w:r>
        <w:t>Common framework</w:t>
      </w:r>
      <w:r>
        <w:tab/>
      </w:r>
      <w:r>
        <w:fldChar w:fldCharType="begin"/>
      </w:r>
      <w:r>
        <w:instrText xml:space="preserve"> PAGEREF _Toc115427842 \h </w:instrText>
      </w:r>
      <w:r>
        <w:fldChar w:fldCharType="separate"/>
      </w:r>
      <w:r>
        <w:t>10</w:t>
      </w:r>
      <w:r>
        <w:fldChar w:fldCharType="end"/>
      </w:r>
    </w:p>
    <w:p w14:paraId="60785998" w14:textId="3A3A7165" w:rsidR="009B6C75" w:rsidRDefault="009B6C75">
      <w:pPr>
        <w:pStyle w:val="TOC3"/>
        <w:rPr>
          <w:rFonts w:asciiTheme="minorHAnsi" w:eastAsiaTheme="minorEastAsia" w:hAnsiTheme="minorHAnsi" w:cstheme="minorBidi"/>
          <w:sz w:val="22"/>
          <w:szCs w:val="22"/>
          <w:lang w:val="en-US"/>
        </w:rPr>
      </w:pPr>
      <w:r>
        <w:t>7.4.2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_Toc115427843 \h </w:instrText>
      </w:r>
      <w:r>
        <w:fldChar w:fldCharType="separate"/>
      </w:r>
      <w:r>
        <w:t>10</w:t>
      </w:r>
      <w:r>
        <w:fldChar w:fldCharType="end"/>
      </w:r>
    </w:p>
    <w:p w14:paraId="0411F982" w14:textId="5BC2EAE7" w:rsidR="009B6C75" w:rsidRDefault="009B6C75">
      <w:pPr>
        <w:pStyle w:val="TOC3"/>
        <w:rPr>
          <w:rFonts w:asciiTheme="minorHAnsi" w:eastAsiaTheme="minorEastAsia" w:hAnsiTheme="minorHAnsi" w:cstheme="minorBidi"/>
          <w:sz w:val="22"/>
          <w:szCs w:val="22"/>
          <w:lang w:val="en-US"/>
        </w:rPr>
      </w:pPr>
      <w:r>
        <w:t>7.4.3</w:t>
      </w:r>
      <w:r>
        <w:rPr>
          <w:rFonts w:asciiTheme="minorHAnsi" w:eastAsiaTheme="minorEastAsia" w:hAnsiTheme="minorHAnsi" w:cstheme="minorBidi"/>
          <w:sz w:val="22"/>
          <w:szCs w:val="22"/>
          <w:lang w:val="en-US"/>
        </w:rPr>
        <w:tab/>
      </w:r>
      <w:r>
        <w:t>Beam management</w:t>
      </w:r>
      <w:r>
        <w:tab/>
      </w:r>
      <w:r>
        <w:fldChar w:fldCharType="begin"/>
      </w:r>
      <w:r>
        <w:instrText xml:space="preserve"> PAGEREF _Toc115427844 \h </w:instrText>
      </w:r>
      <w:r>
        <w:fldChar w:fldCharType="separate"/>
      </w:r>
      <w:r>
        <w:t>10</w:t>
      </w:r>
      <w:r>
        <w:fldChar w:fldCharType="end"/>
      </w:r>
    </w:p>
    <w:p w14:paraId="409DA92C" w14:textId="79F51DD6" w:rsidR="009B6C75" w:rsidRDefault="009B6C75">
      <w:pPr>
        <w:pStyle w:val="TOC3"/>
        <w:rPr>
          <w:rFonts w:asciiTheme="minorHAnsi" w:eastAsiaTheme="minorEastAsia" w:hAnsiTheme="minorHAnsi" w:cstheme="minorBidi"/>
          <w:sz w:val="22"/>
          <w:szCs w:val="22"/>
          <w:lang w:val="en-US"/>
        </w:rPr>
      </w:pPr>
      <w:r>
        <w:t>7.4.4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_Toc115427845 \h </w:instrText>
      </w:r>
      <w:r>
        <w:fldChar w:fldCharType="separate"/>
      </w:r>
      <w:r>
        <w:t>10</w:t>
      </w:r>
      <w:r>
        <w:fldChar w:fldCharType="end"/>
      </w:r>
    </w:p>
    <w:p w14:paraId="7B6FD89E" w14:textId="676B8DE7" w:rsidR="009B6C75" w:rsidRDefault="009B6C75">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w:t>
      </w:r>
      <w:r>
        <w:tab/>
      </w:r>
      <w:r>
        <w:fldChar w:fldCharType="begin"/>
      </w:r>
      <w:r>
        <w:instrText xml:space="preserve"> PAGEREF _Toc115427846 \h </w:instrText>
      </w:r>
      <w:r>
        <w:fldChar w:fldCharType="separate"/>
      </w:r>
      <w:r>
        <w:t>10</w:t>
      </w:r>
      <w:r>
        <w:fldChar w:fldCharType="end"/>
      </w:r>
    </w:p>
    <w:p w14:paraId="0CD62B39" w14:textId="13214DF5" w:rsidR="009B6C75" w:rsidRDefault="009B6C75">
      <w:pPr>
        <w:pStyle w:val="TOC8"/>
        <w:rPr>
          <w:rFonts w:asciiTheme="minorHAnsi" w:eastAsiaTheme="minorEastAsia" w:hAnsiTheme="minorHAnsi" w:cstheme="minorBidi"/>
          <w:b w:val="0"/>
          <w:szCs w:val="22"/>
          <w:lang w:val="en-US"/>
        </w:rPr>
      </w:pPr>
      <w:r>
        <w:t>Annex &lt;X&gt; :  Change history</w:t>
      </w:r>
      <w:r>
        <w:tab/>
      </w:r>
      <w:r>
        <w:fldChar w:fldCharType="begin"/>
      </w:r>
      <w:r>
        <w:instrText xml:space="preserve"> PAGEREF _Toc115427847 \h </w:instrText>
      </w:r>
      <w:r>
        <w:fldChar w:fldCharType="separate"/>
      </w:r>
      <w:r>
        <w:t>11</w:t>
      </w:r>
      <w:r>
        <w:fldChar w:fldCharType="end"/>
      </w:r>
    </w:p>
    <w:p w14:paraId="0B9E3498" w14:textId="0F44ED12"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4" w:name="foreword"/>
      <w:bookmarkStart w:id="15" w:name="_Toc115427802"/>
      <w:bookmarkEnd w:id="14"/>
      <w:r w:rsidRPr="004D3578">
        <w:t>Foreword</w:t>
      </w:r>
      <w:bookmarkEnd w:id="15"/>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16" w:name="spectype3"/>
      <w:r w:rsidRPr="00602AEA">
        <w:rPr>
          <w:highlight w:val="yellow"/>
        </w:rPr>
        <w:t>Specification</w:t>
      </w:r>
      <w:r w:rsidR="00602AEA" w:rsidRPr="00602AEA">
        <w:rPr>
          <w:highlight w:val="yellow"/>
        </w:rPr>
        <w:t>|Report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15427803"/>
      <w:bookmarkEnd w:id="17"/>
      <w:r w:rsidRPr="004D3578">
        <w:t>Introduction</w:t>
      </w:r>
      <w:bookmarkEnd w:id="1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9" w:name="scope"/>
      <w:bookmarkStart w:id="20" w:name="_Toc115427804"/>
      <w:bookmarkEnd w:id="19"/>
      <w:r w:rsidRPr="004D3578">
        <w:lastRenderedPageBreak/>
        <w:t>1</w:t>
      </w:r>
      <w:r w:rsidRPr="004D3578">
        <w:tab/>
        <w:t>Scope</w:t>
      </w:r>
      <w:bookmarkEnd w:id="20"/>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115427805"/>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AFEB386" w:rsidR="00EC4A25" w:rsidRDefault="00EC4A25" w:rsidP="00EC4A25">
      <w:pPr>
        <w:pStyle w:val="EX"/>
      </w:pPr>
      <w:r w:rsidRPr="004D3578">
        <w:t>[1]</w:t>
      </w:r>
      <w:r w:rsidRPr="004D3578">
        <w:tab/>
        <w:t>3GPP TR 21.905: "Vocabulary for 3GPP Specifications".</w:t>
      </w:r>
    </w:p>
    <w:p w14:paraId="183A263A" w14:textId="1780C207" w:rsidR="008C3CAB" w:rsidRPr="004D3578" w:rsidRDefault="008C3CAB" w:rsidP="00EC4A25">
      <w:pPr>
        <w:pStyle w:val="EX"/>
      </w:pPr>
      <w:r>
        <w:t>[2]</w:t>
      </w:r>
      <w:r>
        <w:tab/>
        <w:t>RP-21</w:t>
      </w:r>
      <w:r w:rsidR="00353F0A">
        <w:t xml:space="preserve">3599: </w:t>
      </w:r>
      <w:r w:rsidR="000A7B8A">
        <w:t>“</w:t>
      </w:r>
      <w:r w:rsidR="0004108C" w:rsidRPr="0004108C">
        <w:t>New SI: Study on Artificial Intelligence (AI)/Machine Learning (ML) for NR Air Interface</w:t>
      </w:r>
      <w:r w:rsidR="000A7B8A">
        <w:t>”</w:t>
      </w:r>
      <w:r w:rsidR="0004108C">
        <w:t xml:space="preserve">, Qualcomm (Moderator). </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3" w:name="definitions"/>
      <w:bookmarkStart w:id="24" w:name="_Toc115427806"/>
      <w:bookmarkEnd w:id="23"/>
      <w:r w:rsidRPr="004D3578">
        <w:t>3</w:t>
      </w:r>
      <w:r w:rsidRPr="004D3578">
        <w:tab/>
        <w:t>Definitions</w:t>
      </w:r>
      <w:r w:rsidR="00602AEA">
        <w:t xml:space="preserve"> of terms, symbols and abbreviations</w:t>
      </w:r>
      <w:bookmarkEnd w:id="24"/>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5" w:name="_Toc115427807"/>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15427808"/>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15427809"/>
      <w:r w:rsidRPr="004D3578">
        <w:lastRenderedPageBreak/>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799AB88" w14:textId="343B3D91" w:rsidR="003B7D51" w:rsidRDefault="003B7D51">
      <w:pPr>
        <w:pStyle w:val="EW"/>
      </w:pPr>
      <w:r>
        <w:t>AI</w:t>
      </w:r>
      <w:r>
        <w:tab/>
      </w:r>
      <w:r>
        <w:tab/>
      </w:r>
      <w:r>
        <w:tab/>
      </w:r>
      <w:r>
        <w:tab/>
        <w:t>Artificial Intelligence</w:t>
      </w:r>
    </w:p>
    <w:p w14:paraId="5FB5AFA7" w14:textId="271AEA4F" w:rsidR="003B7D51" w:rsidRDefault="003B7D51">
      <w:pPr>
        <w:pStyle w:val="EW"/>
      </w:pPr>
      <w:r>
        <w:t>BM</w:t>
      </w:r>
      <w:r>
        <w:tab/>
      </w:r>
      <w:r>
        <w:tab/>
      </w:r>
      <w:r>
        <w:tab/>
      </w:r>
      <w:r>
        <w:tab/>
        <w:t>Beam Management</w:t>
      </w:r>
    </w:p>
    <w:p w14:paraId="4E9BA90F" w14:textId="19EDE879" w:rsidR="003B7D51" w:rsidRDefault="003B7D51">
      <w:pPr>
        <w:pStyle w:val="EW"/>
      </w:pPr>
      <w:r>
        <w:t>CSI</w:t>
      </w:r>
      <w:r>
        <w:tab/>
      </w:r>
      <w:r>
        <w:tab/>
      </w:r>
      <w:r>
        <w:tab/>
      </w:r>
      <w:r>
        <w:tab/>
        <w:t>Channel State Information</w:t>
      </w:r>
    </w:p>
    <w:p w14:paraId="66B12836" w14:textId="0FE2A457" w:rsidR="004D637E" w:rsidRDefault="004D637E">
      <w:pPr>
        <w:pStyle w:val="EW"/>
      </w:pPr>
      <w:r>
        <w:t>KPI</w:t>
      </w:r>
      <w:r>
        <w:tab/>
      </w:r>
      <w:r>
        <w:tab/>
      </w:r>
      <w:r>
        <w:tab/>
      </w:r>
      <w:r>
        <w:tab/>
        <w:t>Key Performance Indicator</w:t>
      </w:r>
    </w:p>
    <w:p w14:paraId="04C7652A" w14:textId="6D36FE60" w:rsidR="00C34FCC" w:rsidRDefault="00C34FCC">
      <w:pPr>
        <w:pStyle w:val="EW"/>
      </w:pPr>
      <w:r>
        <w:t>LCM</w:t>
      </w:r>
      <w:r>
        <w:tab/>
      </w:r>
      <w:r>
        <w:tab/>
      </w:r>
      <w:r>
        <w:tab/>
      </w:r>
      <w:r>
        <w:tab/>
        <w:t>Life Cycle Management</w:t>
      </w:r>
    </w:p>
    <w:p w14:paraId="5FDA6BFD" w14:textId="0DE1FE6C" w:rsidR="003B7D51" w:rsidRPr="004D3578" w:rsidRDefault="003B7D51">
      <w:pPr>
        <w:pStyle w:val="EW"/>
      </w:pPr>
      <w:r>
        <w:t>ML</w:t>
      </w:r>
      <w:r>
        <w:tab/>
      </w:r>
      <w:r>
        <w:tab/>
      </w:r>
      <w:r>
        <w:tab/>
      </w:r>
      <w:r>
        <w:tab/>
        <w:t>Machine Learning</w:t>
      </w:r>
    </w:p>
    <w:p w14:paraId="1EA365ED" w14:textId="77777777" w:rsidR="00080512" w:rsidRPr="004D3578" w:rsidRDefault="00080512">
      <w:pPr>
        <w:pStyle w:val="EW"/>
      </w:pPr>
    </w:p>
    <w:p w14:paraId="7D89FB01" w14:textId="2C54256F" w:rsidR="00080512" w:rsidRPr="004D3578" w:rsidRDefault="00080512">
      <w:pPr>
        <w:pStyle w:val="Heading1"/>
      </w:pPr>
      <w:bookmarkStart w:id="28" w:name="clause4"/>
      <w:bookmarkStart w:id="29" w:name="_Toc115427810"/>
      <w:bookmarkEnd w:id="28"/>
      <w:r w:rsidRPr="004D3578">
        <w:t>4</w:t>
      </w:r>
      <w:r w:rsidRPr="004D3578">
        <w:tab/>
      </w:r>
      <w:r w:rsidR="00D758CD">
        <w:t>General</w:t>
      </w:r>
      <w:r w:rsidR="004544AE">
        <w:t xml:space="preserve"> AI/ML</w:t>
      </w:r>
      <w:r w:rsidR="00D758CD">
        <w:t xml:space="preserve"> Framework</w:t>
      </w:r>
      <w:bookmarkEnd w:id="29"/>
    </w:p>
    <w:p w14:paraId="78918F8C" w14:textId="0ADC2ED7" w:rsidR="00891947" w:rsidRPr="00891947" w:rsidRDefault="005C7675" w:rsidP="00891947">
      <w:pPr>
        <w:pStyle w:val="Guidance"/>
        <w:rPr>
          <w:i w:val="0"/>
          <w:iCs/>
          <w:color w:val="auto"/>
        </w:rPr>
      </w:pPr>
      <w:r>
        <w:rPr>
          <w:i w:val="0"/>
          <w:iCs/>
          <w:color w:val="auto"/>
        </w:rPr>
        <w:t>The purpose of this section is to</w:t>
      </w:r>
      <w:r w:rsidR="00891947">
        <w:rPr>
          <w:i w:val="0"/>
          <w:iCs/>
          <w:color w:val="auto"/>
        </w:rPr>
        <w:t xml:space="preserve"> i</w:t>
      </w:r>
      <w:r w:rsidR="00891947" w:rsidRPr="00891947">
        <w:rPr>
          <w:i w:val="0"/>
          <w:iCs/>
          <w:color w:val="auto"/>
        </w:rPr>
        <w:t>dentify common notation and terminology for AI/ML related functions, procedures and interfaces</w:t>
      </w:r>
      <w:r w:rsidR="00891947">
        <w:rPr>
          <w:i w:val="0"/>
          <w:iCs/>
          <w:color w:val="auto"/>
        </w:rPr>
        <w:t xml:space="preserve">. </w:t>
      </w:r>
      <w:r w:rsidR="00891947" w:rsidRPr="00891947">
        <w:rPr>
          <w:i w:val="0"/>
          <w:iCs/>
          <w:color w:val="auto"/>
        </w:rPr>
        <w:t xml:space="preserve"> </w:t>
      </w:r>
    </w:p>
    <w:p w14:paraId="44D5EB75" w14:textId="740BE1B2" w:rsidR="005C7675" w:rsidRPr="004544AE" w:rsidRDefault="00891947" w:rsidP="00891947">
      <w:pPr>
        <w:pStyle w:val="Guidance"/>
        <w:rPr>
          <w:i w:val="0"/>
          <w:iCs/>
          <w:color w:val="auto"/>
        </w:rPr>
      </w:pPr>
      <w:r w:rsidRPr="00891947">
        <w:rPr>
          <w:i w:val="0"/>
          <w:iCs/>
          <w:color w:val="auto"/>
        </w:rPr>
        <w:t>Note:</w:t>
      </w:r>
      <w:r>
        <w:rPr>
          <w:i w:val="0"/>
          <w:iCs/>
          <w:color w:val="auto"/>
        </w:rPr>
        <w:t xml:space="preserve"> t</w:t>
      </w:r>
      <w:r w:rsidRPr="00891947">
        <w:rPr>
          <w:i w:val="0"/>
          <w:iCs/>
          <w:color w:val="auto"/>
        </w:rPr>
        <w:t xml:space="preserve">he work done for FS_NR_ENDC_data_collect </w:t>
      </w:r>
      <w:r>
        <w:rPr>
          <w:i w:val="0"/>
          <w:iCs/>
          <w:color w:val="auto"/>
        </w:rPr>
        <w:t xml:space="preserve">is considered </w:t>
      </w:r>
      <w:r w:rsidRPr="00891947">
        <w:rPr>
          <w:i w:val="0"/>
          <w:iCs/>
          <w:color w:val="auto"/>
        </w:rPr>
        <w:t>when appropriate</w:t>
      </w:r>
      <w:r>
        <w:rPr>
          <w:i w:val="0"/>
          <w:iCs/>
          <w:color w:val="auto"/>
        </w:rPr>
        <w:t xml:space="preserve">. </w:t>
      </w:r>
    </w:p>
    <w:p w14:paraId="1F69DAFD" w14:textId="7146A711" w:rsidR="00082015" w:rsidRDefault="00080512">
      <w:pPr>
        <w:pStyle w:val="Heading2"/>
      </w:pPr>
      <w:bookmarkStart w:id="30" w:name="_Toc115427811"/>
      <w:r w:rsidRPr="004D3578">
        <w:t>4.1</w:t>
      </w:r>
      <w:r w:rsidRPr="004D3578">
        <w:tab/>
      </w:r>
      <w:r w:rsidR="000151CA">
        <w:t>Description of the stages of Machine Learning</w:t>
      </w:r>
      <w:bookmarkEnd w:id="30"/>
    </w:p>
    <w:p w14:paraId="31155DDA" w14:textId="48DAC5B2" w:rsidR="000151CA" w:rsidRDefault="0005522D" w:rsidP="000151CA">
      <w:r>
        <w:t xml:space="preserve">In this section, </w:t>
      </w:r>
      <w:r w:rsidR="000151CA">
        <w:t>the defining stages of AI/ML related algorithms and associated complexity</w:t>
      </w:r>
      <w:r>
        <w:t xml:space="preserve"> are characterized, namely</w:t>
      </w:r>
      <w:r w:rsidR="000151CA">
        <w:t xml:space="preserve">: </w:t>
      </w:r>
    </w:p>
    <w:p w14:paraId="6E8E5CF4" w14:textId="77777777" w:rsidR="00EC59EE" w:rsidRDefault="000151CA" w:rsidP="000151CA">
      <w:pPr>
        <w:pStyle w:val="ListParagraph"/>
        <w:numPr>
          <w:ilvl w:val="0"/>
          <w:numId w:val="5"/>
        </w:numPr>
      </w:pPr>
      <w:r>
        <w:t xml:space="preserve">Model generation, e.g., model training (including input/output, pre-/post-process, online/offline as applicable), model validation, model testing, as applicable  </w:t>
      </w:r>
    </w:p>
    <w:p w14:paraId="24A9B094" w14:textId="2C7062E3" w:rsidR="000151CA" w:rsidRDefault="000151CA" w:rsidP="000151CA">
      <w:pPr>
        <w:pStyle w:val="ListParagraph"/>
        <w:numPr>
          <w:ilvl w:val="0"/>
          <w:numId w:val="5"/>
        </w:numPr>
      </w:pPr>
      <w:r>
        <w:t xml:space="preserve">Inference operation, e.g., input/output, pre-/post-process, as applicable </w:t>
      </w:r>
    </w:p>
    <w:p w14:paraId="3E842C24" w14:textId="293367B9" w:rsidR="000151CA" w:rsidRDefault="00EC59EE" w:rsidP="000151CA">
      <w:r>
        <w:t>In addition, the treatment of d</w:t>
      </w:r>
      <w:r w:rsidR="000151CA">
        <w:t>ataset(s) for training, validation, testing, and inference</w:t>
      </w:r>
      <w:r w:rsidR="005D3009">
        <w:t xml:space="preserve"> is documented. </w:t>
      </w:r>
    </w:p>
    <w:p w14:paraId="341EFDF9" w14:textId="4E6CB69D" w:rsidR="005D3009" w:rsidRDefault="005D3009" w:rsidP="005D3009">
      <w:pPr>
        <w:pStyle w:val="Heading2"/>
      </w:pPr>
      <w:bookmarkStart w:id="31" w:name="_Toc115427812"/>
      <w:r>
        <w:t>4.2</w:t>
      </w:r>
      <w:r>
        <w:tab/>
        <w:t>Collaboration levels</w:t>
      </w:r>
      <w:bookmarkEnd w:id="31"/>
    </w:p>
    <w:p w14:paraId="333F8613" w14:textId="77777777" w:rsidR="005A6A02" w:rsidRDefault="00B9734B" w:rsidP="00B9734B">
      <w:r>
        <w:t xml:space="preserve">In this section, various levels of collaboration between UE and gNB </w:t>
      </w:r>
      <w:r w:rsidR="005A6A02">
        <w:t xml:space="preserve">are identified as found </w:t>
      </w:r>
      <w:r>
        <w:t xml:space="preserve">pertinent to the selected use cases, e.g.,  </w:t>
      </w:r>
    </w:p>
    <w:p w14:paraId="705D8C42" w14:textId="77777777" w:rsidR="005A6A02" w:rsidRDefault="00B9734B" w:rsidP="00A516F2">
      <w:pPr>
        <w:pStyle w:val="ListParagraph"/>
        <w:numPr>
          <w:ilvl w:val="0"/>
          <w:numId w:val="5"/>
        </w:numPr>
      </w:pPr>
      <w:r>
        <w:t xml:space="preserve">No collaboration: implementation-based only AI/ML algorithms without information exchange [for comparison purposes] </w:t>
      </w:r>
    </w:p>
    <w:p w14:paraId="3BA67C07" w14:textId="59953D91" w:rsidR="005D3009" w:rsidRDefault="00B9734B" w:rsidP="00A516F2">
      <w:pPr>
        <w:pStyle w:val="ListParagraph"/>
        <w:numPr>
          <w:ilvl w:val="0"/>
          <w:numId w:val="5"/>
        </w:numPr>
      </w:pPr>
      <w:r>
        <w:t xml:space="preserve">Various levels of UE/gNB collaboration targeting at separate or joint ML operation </w:t>
      </w:r>
    </w:p>
    <w:p w14:paraId="13061947" w14:textId="33B033AE" w:rsidR="0017273F" w:rsidRDefault="00DD2E59" w:rsidP="00DD2E59">
      <w:pPr>
        <w:pStyle w:val="Heading2"/>
      </w:pPr>
      <w:bookmarkStart w:id="32" w:name="_Toc115427813"/>
      <w:r>
        <w:t>4.3</w:t>
      </w:r>
      <w:r>
        <w:tab/>
        <w:t>ML model Life Cycle Management</w:t>
      </w:r>
      <w:bookmarkEnd w:id="32"/>
    </w:p>
    <w:p w14:paraId="09BB685D" w14:textId="12064804" w:rsidR="00DD2E59" w:rsidRDefault="00EB3C47" w:rsidP="00DD2E59">
      <w:r>
        <w:t>In this section, the</w:t>
      </w:r>
      <w:r w:rsidR="00455A73" w:rsidRPr="00455A73">
        <w:t xml:space="preserve"> lifecycle management of AI/ML model</w:t>
      </w:r>
      <w:r w:rsidR="00455A73">
        <w:t xml:space="preserve"> is characterized, </w:t>
      </w:r>
      <w:r w:rsidR="00455A73" w:rsidRPr="00455A73">
        <w:t>e.g., model training, model deployment, model inference, model monitoring, model updating</w:t>
      </w:r>
      <w:r>
        <w:t>.</w:t>
      </w:r>
    </w:p>
    <w:p w14:paraId="317E1CBE" w14:textId="0EB3A4C9" w:rsidR="0072745E" w:rsidRDefault="00391C49" w:rsidP="009C36B5">
      <w:pPr>
        <w:pStyle w:val="Heading1"/>
      </w:pPr>
      <w:bookmarkStart w:id="33" w:name="_Toc115427814"/>
      <w:r>
        <w:t>5</w:t>
      </w:r>
      <w:r>
        <w:tab/>
      </w:r>
      <w:r w:rsidR="00BB6CF4">
        <w:t>Use cases</w:t>
      </w:r>
      <w:bookmarkEnd w:id="33"/>
    </w:p>
    <w:p w14:paraId="40D3A940" w14:textId="77777777" w:rsidR="00FE1F49" w:rsidRDefault="00FE1F49" w:rsidP="009B6C75">
      <w:pPr>
        <w:overflowPunct w:val="0"/>
        <w:autoSpaceDE w:val="0"/>
        <w:autoSpaceDN w:val="0"/>
        <w:adjustRightInd w:val="0"/>
        <w:spacing w:after="0"/>
        <w:textAlignment w:val="baseline"/>
        <w:rPr>
          <w:bCs/>
        </w:rPr>
      </w:pPr>
      <w:r>
        <w:rPr>
          <w:bCs/>
        </w:rPr>
        <w:t xml:space="preserve">Initial set of use cases includes: </w:t>
      </w:r>
    </w:p>
    <w:p w14:paraId="1310C096" w14:textId="77777777" w:rsidR="00FE1F49" w:rsidRDefault="00FE1F49" w:rsidP="009B6C75">
      <w:pPr>
        <w:numPr>
          <w:ilvl w:val="0"/>
          <w:numId w:val="6"/>
        </w:numPr>
        <w:overflowPunct w:val="0"/>
        <w:autoSpaceDE w:val="0"/>
        <w:autoSpaceDN w:val="0"/>
        <w:adjustRightInd w:val="0"/>
        <w:spacing w:after="0"/>
        <w:textAlignment w:val="baseline"/>
        <w:rPr>
          <w:bCs/>
        </w:rPr>
      </w:pPr>
      <w:r w:rsidRPr="009C38B0">
        <w:rPr>
          <w:bCs/>
        </w:rPr>
        <w:t>CSI feedback enhancement, e.g., overhead reduction, improved accuracy</w:t>
      </w:r>
      <w:r>
        <w:rPr>
          <w:bCs/>
        </w:rPr>
        <w:t>, prediction [RAN1]</w:t>
      </w:r>
    </w:p>
    <w:p w14:paraId="04B90726" w14:textId="77777777" w:rsidR="00FE1F49" w:rsidRPr="009C38B0" w:rsidRDefault="00FE1F49" w:rsidP="009B6C75">
      <w:pPr>
        <w:numPr>
          <w:ilvl w:val="0"/>
          <w:numId w:val="6"/>
        </w:numPr>
        <w:overflowPunct w:val="0"/>
        <w:autoSpaceDE w:val="0"/>
        <w:autoSpaceDN w:val="0"/>
        <w:adjustRightInd w:val="0"/>
        <w:spacing w:after="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4953E950" w14:textId="77777777" w:rsidR="00FE1F49" w:rsidRPr="00D714C9" w:rsidRDefault="00FE1F49" w:rsidP="009B6C75">
      <w:pPr>
        <w:numPr>
          <w:ilvl w:val="0"/>
          <w:numId w:val="6"/>
        </w:numPr>
        <w:overflowPunct w:val="0"/>
        <w:autoSpaceDE w:val="0"/>
        <w:autoSpaceDN w:val="0"/>
        <w:adjustRightInd w:val="0"/>
        <w:spacing w:after="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332A77DB" w14:textId="77777777" w:rsidR="00FE1F49" w:rsidRDefault="00FE1F49" w:rsidP="009B6C75">
      <w:pPr>
        <w:overflowPunct w:val="0"/>
        <w:autoSpaceDE w:val="0"/>
        <w:autoSpaceDN w:val="0"/>
        <w:adjustRightInd w:val="0"/>
        <w:spacing w:after="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7F44E592" w14:textId="77777777" w:rsidR="00FE1F49" w:rsidRDefault="00FE1F49" w:rsidP="009B6C75">
      <w:pPr>
        <w:numPr>
          <w:ilvl w:val="0"/>
          <w:numId w:val="6"/>
        </w:numPr>
        <w:overflowPunct w:val="0"/>
        <w:autoSpaceDE w:val="0"/>
        <w:autoSpaceDN w:val="0"/>
        <w:adjustRightInd w:val="0"/>
        <w:spacing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11280A27" w14:textId="77777777" w:rsidR="00FE1F49" w:rsidRDefault="00FE1F49" w:rsidP="00FE1F49">
      <w:pPr>
        <w:spacing w:after="0"/>
        <w:rPr>
          <w:bCs/>
        </w:rPr>
      </w:pPr>
    </w:p>
    <w:p w14:paraId="1CC567D9" w14:textId="481A343D" w:rsidR="00FE1F49" w:rsidRPr="00FE1F49" w:rsidRDefault="00FE1F49" w:rsidP="009B6C75">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p w14:paraId="41CB10F3" w14:textId="77777777" w:rsidR="00AB2A33" w:rsidRDefault="00AB2A33" w:rsidP="00AB2A33">
      <w:pPr>
        <w:pStyle w:val="Heading2"/>
      </w:pPr>
      <w:bookmarkStart w:id="34" w:name="_Toc115427815"/>
      <w:r>
        <w:t>5.1</w:t>
      </w:r>
      <w:r>
        <w:tab/>
        <w:t>CSI feedback enhancement</w:t>
      </w:r>
      <w:bookmarkEnd w:id="34"/>
    </w:p>
    <w:p w14:paraId="1CBC9C60" w14:textId="77777777" w:rsidR="00AB2A33" w:rsidRDefault="00AB2A33" w:rsidP="00AB2A33">
      <w:pPr>
        <w:pStyle w:val="Heading2"/>
      </w:pPr>
      <w:bookmarkStart w:id="35" w:name="_Toc115427816"/>
      <w:r>
        <w:t>5.2</w:t>
      </w:r>
      <w:r>
        <w:tab/>
        <w:t>Beam Management</w:t>
      </w:r>
      <w:bookmarkEnd w:id="35"/>
    </w:p>
    <w:p w14:paraId="78B41E88" w14:textId="77777777" w:rsidR="00AB2A33" w:rsidRDefault="00AB2A33" w:rsidP="00AB2A33">
      <w:pPr>
        <w:pStyle w:val="Heading2"/>
      </w:pPr>
      <w:bookmarkStart w:id="36" w:name="_Toc115427817"/>
      <w:r>
        <w:t>5.3</w:t>
      </w:r>
      <w:r>
        <w:tab/>
        <w:t>Positioning accuracy enhancements</w:t>
      </w:r>
      <w:bookmarkEnd w:id="36"/>
    </w:p>
    <w:p w14:paraId="160574EF" w14:textId="5379C032" w:rsidR="008F1C4E" w:rsidRDefault="00AB2A33" w:rsidP="009C36B5">
      <w:pPr>
        <w:pStyle w:val="Heading1"/>
      </w:pPr>
      <w:bookmarkStart w:id="37" w:name="_Toc115427818"/>
      <w:r>
        <w:t>6</w:t>
      </w:r>
      <w:r>
        <w:tab/>
      </w:r>
      <w:r w:rsidR="00391C49">
        <w:t>Evaluation</w:t>
      </w:r>
      <w:r w:rsidR="00BB6CF4">
        <w:t>s</w:t>
      </w:r>
      <w:bookmarkEnd w:id="37"/>
    </w:p>
    <w:p w14:paraId="484A0464" w14:textId="4CE83463" w:rsidR="00711E38" w:rsidRDefault="0048257B" w:rsidP="00711E38">
      <w:r>
        <w:t>In this section,</w:t>
      </w:r>
      <w:r w:rsidR="00711E38">
        <w:t xml:space="preserve"> performance benefits of AI/ML based algorithms for the agreed use cases in the final representative set</w:t>
      </w:r>
      <w:r>
        <w:t xml:space="preserve"> are evaluated</w:t>
      </w:r>
      <w:r w:rsidR="00711E38">
        <w:t>:</w:t>
      </w:r>
    </w:p>
    <w:p w14:paraId="5A97449F" w14:textId="033D08F9" w:rsidR="00711E38" w:rsidRDefault="0048257B" w:rsidP="00711E38">
      <w:r>
        <w:t>The evaluation m</w:t>
      </w:r>
      <w:r w:rsidR="00711E38">
        <w:t xml:space="preserve">ethodology </w:t>
      </w:r>
      <w:r>
        <w:t xml:space="preserve">is </w:t>
      </w:r>
      <w:r w:rsidR="00711E38">
        <w:t xml:space="preserve">based on statistical models (from TR 38.901 and TR 38.857 [positioning]), for link and system level simulations. </w:t>
      </w:r>
    </w:p>
    <w:p w14:paraId="2D376947" w14:textId="77777777" w:rsidR="002C6DA9" w:rsidRDefault="00711E38" w:rsidP="009F23FA">
      <w:pPr>
        <w:pStyle w:val="ListParagraph"/>
        <w:numPr>
          <w:ilvl w:val="0"/>
          <w:numId w:val="5"/>
        </w:numPr>
      </w:pPr>
      <w:r>
        <w:t>Extensions of 3GPP evaluation methodology for better suitability to AI/ML based techniques should be considered as needed.</w:t>
      </w:r>
    </w:p>
    <w:p w14:paraId="62F86AC6" w14:textId="77777777" w:rsidR="002C6DA9" w:rsidRDefault="00711E38" w:rsidP="00502B31">
      <w:pPr>
        <w:pStyle w:val="ListParagraph"/>
        <w:numPr>
          <w:ilvl w:val="0"/>
          <w:numId w:val="5"/>
        </w:numPr>
      </w:pPr>
      <w:r>
        <w:t xml:space="preserve">Whether field data are optionally needed to further assess the performance and robustness in real-world environments should be discussed as part of the study. </w:t>
      </w:r>
    </w:p>
    <w:p w14:paraId="5F7D7E22" w14:textId="77777777" w:rsidR="002C6DA9" w:rsidRDefault="00711E38" w:rsidP="00B73630">
      <w:pPr>
        <w:pStyle w:val="ListParagraph"/>
        <w:numPr>
          <w:ilvl w:val="0"/>
          <w:numId w:val="5"/>
        </w:numPr>
      </w:pPr>
      <w:r>
        <w:t xml:space="preserve">Need for common assumptions in dataset construction for training, validation and test for the selected use cases. </w:t>
      </w:r>
    </w:p>
    <w:p w14:paraId="3CA93EA1" w14:textId="77777777" w:rsidR="00DA0CEB" w:rsidRDefault="00711E38" w:rsidP="00C2115E">
      <w:pPr>
        <w:pStyle w:val="ListParagraph"/>
        <w:numPr>
          <w:ilvl w:val="0"/>
          <w:numId w:val="5"/>
        </w:numPr>
      </w:pPr>
      <w:r>
        <w:t>Consider adequate model training strategy, collaboration levels and associated implications</w:t>
      </w:r>
    </w:p>
    <w:p w14:paraId="758F0D47" w14:textId="77777777" w:rsidR="00DA0CEB" w:rsidRDefault="00711E38" w:rsidP="00031D84">
      <w:pPr>
        <w:pStyle w:val="ListParagraph"/>
        <w:numPr>
          <w:ilvl w:val="0"/>
          <w:numId w:val="5"/>
        </w:numPr>
      </w:pPr>
      <w:r>
        <w:t>Consider agreed-upon base AI model(s) for calibration</w:t>
      </w:r>
    </w:p>
    <w:p w14:paraId="1AC9450E" w14:textId="76033ED9" w:rsidR="00711E38" w:rsidRDefault="00711E38" w:rsidP="00031D84">
      <w:pPr>
        <w:pStyle w:val="ListParagraph"/>
        <w:numPr>
          <w:ilvl w:val="0"/>
          <w:numId w:val="5"/>
        </w:numPr>
      </w:pPr>
      <w:r>
        <w:t>AI model description and training methodology used for evaluation should be reported for information and cross-checking purposes</w:t>
      </w:r>
    </w:p>
    <w:p w14:paraId="366AFCF5" w14:textId="416BF800" w:rsidR="00711E38" w:rsidRDefault="00D83761" w:rsidP="00711E38">
      <w:r>
        <w:t>C</w:t>
      </w:r>
      <w:r w:rsidR="00711E38">
        <w:t>ommon KPIs and corresponding requirements for the AI/ML operations</w:t>
      </w:r>
      <w:r>
        <w:t xml:space="preserve"> are to be determined</w:t>
      </w:r>
      <w:r w:rsidR="00072194">
        <w:t xml:space="preserve">. Also, </w:t>
      </w:r>
      <w:r w:rsidR="00711E38">
        <w:t>use-case specific KPIs and benchmarks of the selected use-cases</w:t>
      </w:r>
      <w:r w:rsidR="00072194">
        <w:t xml:space="preserve"> are to be determined</w:t>
      </w:r>
      <w:r w:rsidR="00711E38">
        <w:t>.</w:t>
      </w:r>
    </w:p>
    <w:p w14:paraId="538316B6" w14:textId="77777777" w:rsidR="00072194" w:rsidRDefault="00711E38" w:rsidP="003A4817">
      <w:pPr>
        <w:pStyle w:val="ListParagraph"/>
        <w:numPr>
          <w:ilvl w:val="0"/>
          <w:numId w:val="5"/>
        </w:numPr>
      </w:pPr>
      <w:r>
        <w:t>Performance, inference latency and computational complexity of AI/ML based algorithms should be compared to that of a state-of-the-art baseline</w:t>
      </w:r>
    </w:p>
    <w:p w14:paraId="408B07FE" w14:textId="61160C08" w:rsidR="00391C49" w:rsidRDefault="00711E38" w:rsidP="003A4817">
      <w:pPr>
        <w:pStyle w:val="ListParagraph"/>
        <w:numPr>
          <w:ilvl w:val="0"/>
          <w:numId w:val="5"/>
        </w:numPr>
      </w:pPr>
      <w:r>
        <w:t>Overhead, power consumption (including computational), memory storage, and hardware requirements (including for given processing delays) associated with enabling respective AI/ML scheme, as well as generalization capability should be considered.</w:t>
      </w:r>
    </w:p>
    <w:p w14:paraId="782F389F" w14:textId="14219DBB" w:rsidR="00632A8E" w:rsidRPr="009B6C75" w:rsidRDefault="00632A8E" w:rsidP="00BC5F5A">
      <w:pPr>
        <w:pStyle w:val="Heading2"/>
      </w:pPr>
      <w:bookmarkStart w:id="38" w:name="_Toc115427819"/>
      <w:r w:rsidRPr="009B6C75">
        <w:lastRenderedPageBreak/>
        <w:t>6.1</w:t>
      </w:r>
      <w:r w:rsidRPr="009B6C75">
        <w:tab/>
        <w:t>Common evaluation methodology and KPIs</w:t>
      </w:r>
      <w:bookmarkEnd w:id="38"/>
    </w:p>
    <w:p w14:paraId="6CF20CF2" w14:textId="5C24BE41" w:rsidR="000F4F63" w:rsidRPr="000F4F63" w:rsidRDefault="000059F2" w:rsidP="00BC5F5A">
      <w:pPr>
        <w:pStyle w:val="Heading2"/>
      </w:pPr>
      <w:bookmarkStart w:id="39" w:name="_Toc115427820"/>
      <w:r>
        <w:t>6</w:t>
      </w:r>
      <w:r w:rsidR="00391C49">
        <w:t>.</w:t>
      </w:r>
      <w:r w:rsidR="005713C7">
        <w:t>2</w:t>
      </w:r>
      <w:r w:rsidR="00391C49">
        <w:tab/>
        <w:t>CSI feedback enhancement</w:t>
      </w:r>
      <w:bookmarkEnd w:id="39"/>
    </w:p>
    <w:p w14:paraId="7216D0B0" w14:textId="032AA78D" w:rsidR="00391C49" w:rsidRDefault="000059F2" w:rsidP="00391C49">
      <w:pPr>
        <w:pStyle w:val="Heading3"/>
      </w:pPr>
      <w:bookmarkStart w:id="40" w:name="_Toc115427821"/>
      <w:r>
        <w:t>6</w:t>
      </w:r>
      <w:r w:rsidR="00391C49">
        <w:t>.</w:t>
      </w:r>
      <w:r w:rsidR="005713C7">
        <w:t>2</w:t>
      </w:r>
      <w:r w:rsidR="00391C49">
        <w:t>.1</w:t>
      </w:r>
      <w:r w:rsidR="00391C49">
        <w:tab/>
        <w:t>Evaluation assumptions, methodology and KPIs</w:t>
      </w:r>
      <w:bookmarkEnd w:id="40"/>
    </w:p>
    <w:p w14:paraId="56E75C12" w14:textId="4DDF443E" w:rsidR="004A79C0" w:rsidRDefault="000059F2" w:rsidP="004A79C0">
      <w:pPr>
        <w:pStyle w:val="Heading3"/>
      </w:pPr>
      <w:bookmarkStart w:id="41" w:name="_Toc115427822"/>
      <w:r>
        <w:t>6</w:t>
      </w:r>
      <w:r w:rsidR="004A79C0">
        <w:t>.</w:t>
      </w:r>
      <w:r w:rsidR="005713C7">
        <w:t>2</w:t>
      </w:r>
      <w:r w:rsidR="004A79C0">
        <w:t>.2</w:t>
      </w:r>
      <w:r w:rsidR="004A79C0">
        <w:tab/>
        <w:t>Performance results</w:t>
      </w:r>
      <w:bookmarkEnd w:id="41"/>
    </w:p>
    <w:p w14:paraId="2780C82C" w14:textId="6F2FF435" w:rsidR="00D962AD" w:rsidRPr="00D962AD" w:rsidRDefault="000059F2" w:rsidP="00BC5F5A">
      <w:pPr>
        <w:pStyle w:val="Heading2"/>
      </w:pPr>
      <w:bookmarkStart w:id="42" w:name="_Toc115427823"/>
      <w:r>
        <w:t>6</w:t>
      </w:r>
      <w:r w:rsidR="004A79C0">
        <w:t>.</w:t>
      </w:r>
      <w:r w:rsidR="005713C7">
        <w:t>3</w:t>
      </w:r>
      <w:r w:rsidR="004A79C0">
        <w:tab/>
        <w:t>Beam Management</w:t>
      </w:r>
      <w:bookmarkEnd w:id="42"/>
    </w:p>
    <w:p w14:paraId="6AEE70DF" w14:textId="49DB8167" w:rsidR="004A79C0" w:rsidRDefault="000059F2" w:rsidP="004A79C0">
      <w:pPr>
        <w:pStyle w:val="Heading3"/>
      </w:pPr>
      <w:bookmarkStart w:id="43" w:name="_Toc115427824"/>
      <w:r>
        <w:t>6</w:t>
      </w:r>
      <w:r w:rsidR="004A79C0">
        <w:t>.</w:t>
      </w:r>
      <w:r w:rsidR="005713C7">
        <w:t>3</w:t>
      </w:r>
      <w:r w:rsidR="004A79C0">
        <w:t>.1</w:t>
      </w:r>
      <w:r w:rsidR="004A79C0">
        <w:tab/>
        <w:t>Evaluation assumptions, methodology and KPIs</w:t>
      </w:r>
      <w:bookmarkEnd w:id="43"/>
    </w:p>
    <w:p w14:paraId="586D11D9" w14:textId="352A5EEC" w:rsidR="004A79C0" w:rsidRDefault="000059F2" w:rsidP="004A79C0">
      <w:pPr>
        <w:pStyle w:val="Heading3"/>
      </w:pPr>
      <w:bookmarkStart w:id="44" w:name="_Toc115427825"/>
      <w:r>
        <w:t>6</w:t>
      </w:r>
      <w:r w:rsidR="004A79C0">
        <w:t>.</w:t>
      </w:r>
      <w:r w:rsidR="005713C7">
        <w:t>3</w:t>
      </w:r>
      <w:r w:rsidR="004A79C0">
        <w:t>.2</w:t>
      </w:r>
      <w:r w:rsidR="004A79C0">
        <w:tab/>
        <w:t>Performance results</w:t>
      </w:r>
      <w:bookmarkEnd w:id="44"/>
    </w:p>
    <w:p w14:paraId="5C5D531E" w14:textId="4629BC8A" w:rsidR="004A79C0" w:rsidRDefault="000059F2" w:rsidP="004A79C0">
      <w:pPr>
        <w:pStyle w:val="Heading2"/>
      </w:pPr>
      <w:bookmarkStart w:id="45" w:name="_Toc115427826"/>
      <w:r>
        <w:t>6</w:t>
      </w:r>
      <w:r w:rsidR="004A79C0">
        <w:t>.</w:t>
      </w:r>
      <w:r w:rsidR="005713C7">
        <w:t>4</w:t>
      </w:r>
      <w:r w:rsidR="004A79C0">
        <w:tab/>
        <w:t>Positioning accuracy enhancements</w:t>
      </w:r>
      <w:bookmarkEnd w:id="45"/>
    </w:p>
    <w:p w14:paraId="034A7EEB" w14:textId="05EE36BC" w:rsidR="004A79C0" w:rsidRDefault="000059F2" w:rsidP="004A79C0">
      <w:pPr>
        <w:pStyle w:val="Heading3"/>
      </w:pPr>
      <w:bookmarkStart w:id="46" w:name="_Toc115427827"/>
      <w:r>
        <w:t>6</w:t>
      </w:r>
      <w:r w:rsidR="004A79C0">
        <w:t>.</w:t>
      </w:r>
      <w:r w:rsidR="005713C7">
        <w:t>4</w:t>
      </w:r>
      <w:r w:rsidR="004A79C0">
        <w:t>.1</w:t>
      </w:r>
      <w:r w:rsidR="004A79C0">
        <w:tab/>
        <w:t>Evaluation assumptions, methodology and KPIs</w:t>
      </w:r>
      <w:bookmarkEnd w:id="46"/>
    </w:p>
    <w:p w14:paraId="5BF3A8C1" w14:textId="0F46733F" w:rsidR="004A79C0" w:rsidRDefault="000059F2" w:rsidP="004A79C0">
      <w:pPr>
        <w:pStyle w:val="Heading3"/>
      </w:pPr>
      <w:bookmarkStart w:id="47" w:name="_Toc115427828"/>
      <w:r>
        <w:t>6</w:t>
      </w:r>
      <w:r w:rsidR="004A79C0">
        <w:t>.</w:t>
      </w:r>
      <w:r w:rsidR="005713C7">
        <w:t>4</w:t>
      </w:r>
      <w:r w:rsidR="004A79C0">
        <w:t>.2</w:t>
      </w:r>
      <w:r w:rsidR="004A79C0">
        <w:tab/>
        <w:t>Performance results</w:t>
      </w:r>
      <w:bookmarkEnd w:id="47"/>
    </w:p>
    <w:p w14:paraId="7CD49810" w14:textId="1FE445D5" w:rsidR="004A79C0" w:rsidRDefault="000059F2" w:rsidP="00167BB5">
      <w:pPr>
        <w:pStyle w:val="Heading1"/>
      </w:pPr>
      <w:bookmarkStart w:id="48" w:name="_Toc115427829"/>
      <w:r>
        <w:t>7</w:t>
      </w:r>
      <w:r w:rsidR="00167BB5">
        <w:tab/>
        <w:t>Potential Specification Impact</w:t>
      </w:r>
      <w:r w:rsidR="00700420">
        <w:t xml:space="preserve"> Assessment</w:t>
      </w:r>
      <w:bookmarkEnd w:id="48"/>
    </w:p>
    <w:p w14:paraId="269C6D97" w14:textId="79A6F231" w:rsidR="005E24A2" w:rsidRDefault="000059F2" w:rsidP="00700420">
      <w:pPr>
        <w:pStyle w:val="Heading2"/>
      </w:pPr>
      <w:bookmarkStart w:id="49" w:name="_Toc115427830"/>
      <w:r>
        <w:t>7</w:t>
      </w:r>
      <w:r w:rsidR="005E24A2">
        <w:t>.1</w:t>
      </w:r>
      <w:r w:rsidR="005E24A2">
        <w:tab/>
        <w:t>General observations</w:t>
      </w:r>
      <w:bookmarkEnd w:id="49"/>
    </w:p>
    <w:p w14:paraId="3F5734C9" w14:textId="48C28AF5" w:rsidR="005E24A2" w:rsidRPr="005E24A2" w:rsidRDefault="00B86C80" w:rsidP="009B6C75">
      <w:r>
        <w:t xml:space="preserve">[Editor’s note: </w:t>
      </w:r>
      <w:r w:rsidR="009600A2">
        <w:t>this section is meant to capture general observations on specification impact considering possibly, different timelines</w:t>
      </w:r>
      <w:r w:rsidR="000C2A30">
        <w:t xml:space="preserve"> (e.g, short-term vs. long-term)</w:t>
      </w:r>
      <w:r w:rsidR="009600A2">
        <w:t>]</w:t>
      </w:r>
    </w:p>
    <w:p w14:paraId="09E45759" w14:textId="26DE5FBF" w:rsidR="00700420" w:rsidRDefault="000059F2" w:rsidP="00700420">
      <w:pPr>
        <w:pStyle w:val="Heading2"/>
      </w:pPr>
      <w:bookmarkStart w:id="50" w:name="_Toc115427831"/>
      <w:r>
        <w:t>7.2</w:t>
      </w:r>
      <w:r w:rsidR="00700420">
        <w:tab/>
        <w:t>Physical layer aspects</w:t>
      </w:r>
      <w:bookmarkEnd w:id="50"/>
    </w:p>
    <w:p w14:paraId="283C597E" w14:textId="5C6EF8E5" w:rsidR="00862CCC" w:rsidRDefault="00127016" w:rsidP="00862CCC">
      <w:r>
        <w:t xml:space="preserve">In this section, </w:t>
      </w:r>
      <w:r w:rsidR="00862CCC">
        <w:t>aspects related to, e.g., the potential specification of the AI Model lifecycle management, and dataset construction for training, validation and test for the selected use cases</w:t>
      </w:r>
      <w:r>
        <w:t xml:space="preserve"> are considered. </w:t>
      </w:r>
    </w:p>
    <w:p w14:paraId="39474B1F" w14:textId="0A546BCC" w:rsidR="00700420" w:rsidRDefault="00DC711F" w:rsidP="00862CCC">
      <w:r>
        <w:t>In addition, u</w:t>
      </w:r>
      <w:r w:rsidR="00862CCC">
        <w:t>se case and collaboration level specific specification impact</w:t>
      </w:r>
      <w:r>
        <w:t xml:space="preserve"> is documented</w:t>
      </w:r>
      <w:r w:rsidR="00862CCC">
        <w:t>, such as new signalling, means for training and validation data assistance, assistance information, measurement, and feedback</w:t>
      </w:r>
      <w:r w:rsidR="003F5CEF">
        <w:t>.</w:t>
      </w:r>
    </w:p>
    <w:p w14:paraId="60A52308" w14:textId="24DB1E23" w:rsidR="00FC17DC" w:rsidRDefault="00D34562" w:rsidP="00A34320">
      <w:pPr>
        <w:pStyle w:val="Heading3"/>
      </w:pPr>
      <w:bookmarkStart w:id="51" w:name="_Toc115427832"/>
      <w:r>
        <w:lastRenderedPageBreak/>
        <w:t>7.2</w:t>
      </w:r>
      <w:r w:rsidR="00A34320">
        <w:t>.1</w:t>
      </w:r>
      <w:r w:rsidR="00A34320">
        <w:tab/>
      </w:r>
      <w:r w:rsidR="00FC17DC">
        <w:t>Common framework</w:t>
      </w:r>
      <w:bookmarkEnd w:id="51"/>
      <w:r w:rsidR="00FC17DC">
        <w:t xml:space="preserve"> </w:t>
      </w:r>
    </w:p>
    <w:p w14:paraId="72625BD4" w14:textId="22ABF85C" w:rsidR="00FC17DC" w:rsidRDefault="00D34562" w:rsidP="00A34320">
      <w:pPr>
        <w:pStyle w:val="Heading3"/>
      </w:pPr>
      <w:bookmarkStart w:id="52" w:name="_Toc115427833"/>
      <w:r>
        <w:t>7.2</w:t>
      </w:r>
      <w:r w:rsidR="00A34320">
        <w:t>.2</w:t>
      </w:r>
      <w:r w:rsidR="00A34320">
        <w:tab/>
      </w:r>
      <w:r w:rsidR="00FC17DC">
        <w:t>CSI feedback enhancement</w:t>
      </w:r>
      <w:bookmarkEnd w:id="52"/>
      <w:r w:rsidR="00FC17DC">
        <w:t xml:space="preserve"> </w:t>
      </w:r>
    </w:p>
    <w:p w14:paraId="6CAF6BC0" w14:textId="4F35E718" w:rsidR="00FC17DC" w:rsidRDefault="00D34562" w:rsidP="00A34320">
      <w:pPr>
        <w:pStyle w:val="Heading3"/>
      </w:pPr>
      <w:bookmarkStart w:id="53" w:name="_Toc115427834"/>
      <w:r>
        <w:t>7.2</w:t>
      </w:r>
      <w:r w:rsidR="00A34320">
        <w:t>.3</w:t>
      </w:r>
      <w:r w:rsidR="00A34320">
        <w:tab/>
      </w:r>
      <w:r w:rsidR="00FC17DC">
        <w:t>Beam management</w:t>
      </w:r>
      <w:bookmarkEnd w:id="53"/>
      <w:r w:rsidR="00FC17DC">
        <w:t xml:space="preserve"> </w:t>
      </w:r>
    </w:p>
    <w:p w14:paraId="799FE257" w14:textId="0B2CAB1E" w:rsidR="00FC17DC" w:rsidRDefault="00D34562" w:rsidP="00A34320">
      <w:pPr>
        <w:pStyle w:val="Heading3"/>
      </w:pPr>
      <w:bookmarkStart w:id="54" w:name="_Toc115427835"/>
      <w:r>
        <w:t>7.2</w:t>
      </w:r>
      <w:r w:rsidR="00A34320">
        <w:t>.4</w:t>
      </w:r>
      <w:r w:rsidR="00A34320">
        <w:tab/>
      </w:r>
      <w:r w:rsidR="00FC17DC">
        <w:t>Positioning accuracy enhancement</w:t>
      </w:r>
      <w:r w:rsidR="00E41685">
        <w:t>s</w:t>
      </w:r>
      <w:bookmarkEnd w:id="54"/>
    </w:p>
    <w:p w14:paraId="490A0152" w14:textId="3AE68E30" w:rsidR="00700420" w:rsidRDefault="00D34562" w:rsidP="00EC47F7">
      <w:pPr>
        <w:pStyle w:val="Heading2"/>
      </w:pPr>
      <w:bookmarkStart w:id="55" w:name="_Toc115427836"/>
      <w:r>
        <w:t>7.3</w:t>
      </w:r>
      <w:r w:rsidR="00EC47F7">
        <w:tab/>
        <w:t>Protocol aspects</w:t>
      </w:r>
      <w:bookmarkEnd w:id="55"/>
    </w:p>
    <w:p w14:paraId="1DC53C39" w14:textId="1CC562FD" w:rsidR="00FD75B0" w:rsidRDefault="00FD75B0" w:rsidP="00FD75B0">
      <w:r>
        <w:t xml:space="preserve">In this section, aspects related to, e.g., capability indication, configuration and control procedures (training/inference), and management of data and AI/ML model, per RAN1 input, are considered.  </w:t>
      </w:r>
    </w:p>
    <w:p w14:paraId="3793E25B" w14:textId="5C31E0A4" w:rsidR="00EC47F7" w:rsidRDefault="004678D0" w:rsidP="00FD75B0">
      <w:r>
        <w:t>In addition, c</w:t>
      </w:r>
      <w:r w:rsidR="00FD75B0">
        <w:t>ollaboration level specific specification impact per use case</w:t>
      </w:r>
      <w:r>
        <w:t xml:space="preserve"> is documented. </w:t>
      </w:r>
    </w:p>
    <w:p w14:paraId="7F67435B" w14:textId="5485461B" w:rsidR="00E41685" w:rsidRDefault="00D34562" w:rsidP="00E41685">
      <w:pPr>
        <w:pStyle w:val="Heading3"/>
      </w:pPr>
      <w:bookmarkStart w:id="56" w:name="_Toc115427837"/>
      <w:r>
        <w:t>7.3</w:t>
      </w:r>
      <w:r w:rsidR="00E41685">
        <w:t>.1</w:t>
      </w:r>
      <w:r w:rsidR="00E41685">
        <w:tab/>
        <w:t>Common framework</w:t>
      </w:r>
      <w:bookmarkEnd w:id="56"/>
      <w:r w:rsidR="00E41685">
        <w:t xml:space="preserve"> </w:t>
      </w:r>
    </w:p>
    <w:p w14:paraId="378FF444" w14:textId="2AF1FB5D" w:rsidR="00E41685" w:rsidRDefault="00D34562" w:rsidP="00E41685">
      <w:pPr>
        <w:pStyle w:val="Heading3"/>
      </w:pPr>
      <w:bookmarkStart w:id="57" w:name="_Toc115427838"/>
      <w:r>
        <w:t>7.3</w:t>
      </w:r>
      <w:r w:rsidR="00E41685">
        <w:t>.2</w:t>
      </w:r>
      <w:r w:rsidR="00E41685">
        <w:tab/>
        <w:t>CSI feedback enhancement</w:t>
      </w:r>
      <w:bookmarkEnd w:id="57"/>
    </w:p>
    <w:p w14:paraId="289AB86F" w14:textId="6594EA74" w:rsidR="00E41685" w:rsidRDefault="00D34562" w:rsidP="00E41685">
      <w:pPr>
        <w:pStyle w:val="Heading3"/>
      </w:pPr>
      <w:bookmarkStart w:id="58" w:name="_Toc115427839"/>
      <w:r>
        <w:t>7.3</w:t>
      </w:r>
      <w:r w:rsidR="00E41685">
        <w:t>.3</w:t>
      </w:r>
      <w:r w:rsidR="00E41685">
        <w:tab/>
        <w:t>Beam management</w:t>
      </w:r>
      <w:bookmarkEnd w:id="58"/>
      <w:r w:rsidR="00E41685">
        <w:t xml:space="preserve"> </w:t>
      </w:r>
    </w:p>
    <w:p w14:paraId="52A24B19" w14:textId="7D22C702" w:rsidR="00E41685" w:rsidRDefault="00D34562" w:rsidP="00E41685">
      <w:pPr>
        <w:pStyle w:val="Heading3"/>
      </w:pPr>
      <w:bookmarkStart w:id="59" w:name="_Toc115427840"/>
      <w:r>
        <w:t>7.3</w:t>
      </w:r>
      <w:r w:rsidR="00E41685">
        <w:t>.4</w:t>
      </w:r>
      <w:r w:rsidR="00E41685">
        <w:tab/>
        <w:t>Positioning accuracy enhancements</w:t>
      </w:r>
      <w:bookmarkEnd w:id="59"/>
    </w:p>
    <w:p w14:paraId="39FE68CE" w14:textId="7FAE85A2" w:rsidR="00EC47F7" w:rsidRDefault="00D34562" w:rsidP="00EC47F7">
      <w:pPr>
        <w:pStyle w:val="Heading2"/>
      </w:pPr>
      <w:bookmarkStart w:id="60" w:name="_Toc115427841"/>
      <w:r>
        <w:t>7.4</w:t>
      </w:r>
      <w:r w:rsidR="00EC47F7">
        <w:tab/>
      </w:r>
      <w:r w:rsidR="005665C8">
        <w:t>Interoperability and testability aspects</w:t>
      </w:r>
      <w:bookmarkEnd w:id="60"/>
    </w:p>
    <w:p w14:paraId="13FDE8AF" w14:textId="666F2A4A" w:rsidR="006063C1" w:rsidRDefault="006063C1" w:rsidP="006063C1">
      <w:r>
        <w:t>In this section, requirements and testing frameworks to validate AI/ML based performance enhancements and ensuring that UE and gNB with AI/ML meet or exceed the existing minimum requirements</w:t>
      </w:r>
      <w:r w:rsidR="00805346">
        <w:t>,</w:t>
      </w:r>
      <w:r>
        <w:t xml:space="preserve"> if applicable</w:t>
      </w:r>
      <w:r w:rsidR="00805346">
        <w:t xml:space="preserve">, are documented. </w:t>
      </w:r>
    </w:p>
    <w:p w14:paraId="0ED43FB1" w14:textId="5D3F9A21" w:rsidR="006063C1" w:rsidRDefault="00805346" w:rsidP="006063C1">
      <w:r>
        <w:t>T</w:t>
      </w:r>
      <w:r w:rsidR="006063C1">
        <w:t>he need and implications for AI/ML processing capabilities definition</w:t>
      </w:r>
      <w:r>
        <w:t xml:space="preserve"> is considered. </w:t>
      </w:r>
    </w:p>
    <w:p w14:paraId="7DCD5148" w14:textId="0C01E417" w:rsidR="001F7064" w:rsidRDefault="00D34562" w:rsidP="001F7064">
      <w:pPr>
        <w:pStyle w:val="Heading3"/>
      </w:pPr>
      <w:bookmarkStart w:id="61" w:name="_Toc115427842"/>
      <w:r>
        <w:t>7.4</w:t>
      </w:r>
      <w:r w:rsidR="001F7064">
        <w:t>.1</w:t>
      </w:r>
      <w:r w:rsidR="001F7064">
        <w:tab/>
        <w:t>Common framework</w:t>
      </w:r>
      <w:bookmarkEnd w:id="61"/>
      <w:r w:rsidR="001F7064">
        <w:t xml:space="preserve"> </w:t>
      </w:r>
    </w:p>
    <w:p w14:paraId="48B43350" w14:textId="7221C861" w:rsidR="001F7064" w:rsidRDefault="00D34562" w:rsidP="001F7064">
      <w:pPr>
        <w:pStyle w:val="Heading3"/>
      </w:pPr>
      <w:bookmarkStart w:id="62" w:name="_Toc115427843"/>
      <w:r>
        <w:t>7.4</w:t>
      </w:r>
      <w:r w:rsidR="001F7064">
        <w:t>.2</w:t>
      </w:r>
      <w:r w:rsidR="001F7064">
        <w:tab/>
        <w:t>CSI feedback enhancement</w:t>
      </w:r>
      <w:bookmarkEnd w:id="62"/>
      <w:r w:rsidR="001F7064">
        <w:t xml:space="preserve"> </w:t>
      </w:r>
    </w:p>
    <w:p w14:paraId="44215D27" w14:textId="61896877" w:rsidR="001F7064" w:rsidRDefault="00D34562" w:rsidP="001F7064">
      <w:pPr>
        <w:pStyle w:val="Heading3"/>
      </w:pPr>
      <w:bookmarkStart w:id="63" w:name="_Toc115427844"/>
      <w:r>
        <w:t>7.4</w:t>
      </w:r>
      <w:r w:rsidR="001F7064">
        <w:t>.3</w:t>
      </w:r>
      <w:r w:rsidR="001F7064">
        <w:tab/>
        <w:t>Beam management</w:t>
      </w:r>
      <w:bookmarkEnd w:id="63"/>
      <w:r w:rsidR="001F7064">
        <w:t xml:space="preserve"> </w:t>
      </w:r>
    </w:p>
    <w:p w14:paraId="4EFF79E2" w14:textId="5EEF2C15" w:rsidR="001F7064" w:rsidRDefault="00D34562" w:rsidP="001F7064">
      <w:pPr>
        <w:pStyle w:val="Heading3"/>
      </w:pPr>
      <w:bookmarkStart w:id="64" w:name="_Toc115427845"/>
      <w:r>
        <w:t>7.4</w:t>
      </w:r>
      <w:r w:rsidR="001F7064">
        <w:t>.4</w:t>
      </w:r>
      <w:r w:rsidR="001F7064">
        <w:tab/>
        <w:t>Positioning accuracy enhancements</w:t>
      </w:r>
      <w:bookmarkEnd w:id="64"/>
    </w:p>
    <w:p w14:paraId="58A6FB4F" w14:textId="0EFC2539" w:rsidR="00167BB5" w:rsidRDefault="000059F2" w:rsidP="0041231A">
      <w:pPr>
        <w:pStyle w:val="Heading1"/>
      </w:pPr>
      <w:bookmarkStart w:id="65" w:name="_Toc115427846"/>
      <w:r>
        <w:t>8</w:t>
      </w:r>
      <w:r w:rsidR="0041231A">
        <w:tab/>
        <w:t>Conclusions</w:t>
      </w:r>
      <w:bookmarkEnd w:id="65"/>
    </w:p>
    <w:p w14:paraId="5C78C78C" w14:textId="2ABEDF65" w:rsidR="008F1C4E" w:rsidRDefault="0041231A" w:rsidP="00DD2E59">
      <w:r>
        <w:t xml:space="preserve">[Editor’s note: </w:t>
      </w:r>
      <w:r w:rsidR="002F3B5E">
        <w:t xml:space="preserve">conclusions may include recommendations </w:t>
      </w:r>
      <w:r w:rsidR="009023E5">
        <w:t>for subsequent WI(s).]</w:t>
      </w:r>
    </w:p>
    <w:p w14:paraId="0918499C" w14:textId="73C7EB99" w:rsidR="002675F0" w:rsidRDefault="002675F0" w:rsidP="002675F0">
      <w:pPr>
        <w:pStyle w:val="Guidance"/>
      </w:pPr>
    </w:p>
    <w:p w14:paraId="03CCA36B" w14:textId="77777777" w:rsidR="002675F0" w:rsidRPr="002675F0" w:rsidRDefault="002675F0" w:rsidP="002675F0"/>
    <w:p w14:paraId="5CA5E6C2" w14:textId="54CF9F55" w:rsidR="00080512" w:rsidRPr="004D3578" w:rsidRDefault="00080512" w:rsidP="000059F2">
      <w:pPr>
        <w:pStyle w:val="Heading8"/>
      </w:pPr>
      <w:r w:rsidRPr="004D3578">
        <w:br w:type="page"/>
      </w:r>
      <w:bookmarkStart w:id="66" w:name="_Toc115427847"/>
      <w:r w:rsidRPr="004D3578">
        <w:lastRenderedPageBreak/>
        <w:t>Annex &lt;X&gt; :</w:t>
      </w:r>
      <w:r w:rsidR="008A07D6">
        <w:t xml:space="preserve"> </w:t>
      </w:r>
      <w:r w:rsidRPr="004D3578">
        <w:br/>
        <w:t>Change history</w:t>
      </w:r>
      <w:bookmarkEnd w:id="66"/>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06FAD520" w14:textId="77777777" w:rsidR="00054A22" w:rsidRPr="00235394" w:rsidRDefault="00054A22" w:rsidP="00054A22">
      <w:pPr>
        <w:pStyle w:val="TH"/>
      </w:pPr>
      <w:bookmarkStart w:id="67" w:name="historyclause"/>
      <w:bookmarkEnd w:id="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235394" w14:paraId="1ECB735E" w14:textId="77777777" w:rsidTr="009B6C7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B6C7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52" w:type="dxa"/>
            <w:shd w:val="pct10" w:color="auto" w:fill="FFFFFF"/>
          </w:tcPr>
          <w:p w14:paraId="215F01FE" w14:textId="77777777" w:rsidR="003C3971" w:rsidRPr="00235394" w:rsidRDefault="00DF2B1F" w:rsidP="00C72833">
            <w:pPr>
              <w:pStyle w:val="TAL"/>
              <w:rPr>
                <w:b/>
                <w:sz w:val="16"/>
              </w:rPr>
            </w:pPr>
            <w:r>
              <w:rPr>
                <w:b/>
                <w:sz w:val="16"/>
              </w:rPr>
              <w:t>Meeting</w:t>
            </w:r>
          </w:p>
        </w:tc>
        <w:tc>
          <w:tcPr>
            <w:tcW w:w="942"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9B6C75">
        <w:tc>
          <w:tcPr>
            <w:tcW w:w="800" w:type="dxa"/>
            <w:shd w:val="solid" w:color="FFFFFF" w:fill="auto"/>
          </w:tcPr>
          <w:p w14:paraId="433EA83C" w14:textId="6F04C077" w:rsidR="003C3971" w:rsidRPr="006B0D02" w:rsidRDefault="00C2288E" w:rsidP="00C72833">
            <w:pPr>
              <w:pStyle w:val="TAC"/>
              <w:rPr>
                <w:sz w:val="16"/>
                <w:szCs w:val="16"/>
              </w:rPr>
            </w:pPr>
            <w:r>
              <w:rPr>
                <w:sz w:val="16"/>
                <w:szCs w:val="16"/>
              </w:rPr>
              <w:t>2022-05</w:t>
            </w:r>
          </w:p>
        </w:tc>
        <w:tc>
          <w:tcPr>
            <w:tcW w:w="952" w:type="dxa"/>
            <w:shd w:val="solid" w:color="FFFFFF" w:fill="auto"/>
          </w:tcPr>
          <w:p w14:paraId="55C8CC01" w14:textId="4B830EEB" w:rsidR="003C3971" w:rsidRPr="006B0D02" w:rsidRDefault="00C2288E" w:rsidP="00C72833">
            <w:pPr>
              <w:pStyle w:val="TAC"/>
              <w:rPr>
                <w:sz w:val="16"/>
                <w:szCs w:val="16"/>
              </w:rPr>
            </w:pPr>
            <w:r>
              <w:rPr>
                <w:sz w:val="16"/>
                <w:szCs w:val="16"/>
              </w:rPr>
              <w:t>RAN1#109e</w:t>
            </w:r>
          </w:p>
        </w:tc>
        <w:tc>
          <w:tcPr>
            <w:tcW w:w="942"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EC34F88" w:rsidR="003C3971" w:rsidRPr="006B0D02" w:rsidRDefault="00C2288E" w:rsidP="00C72833">
            <w:pPr>
              <w:pStyle w:val="TAL"/>
              <w:rPr>
                <w:sz w:val="16"/>
                <w:szCs w:val="16"/>
              </w:rPr>
            </w:pPr>
            <w:r>
              <w:rPr>
                <w:sz w:val="16"/>
                <w:szCs w:val="16"/>
              </w:rPr>
              <w:t>TR skeleton</w:t>
            </w:r>
          </w:p>
        </w:tc>
        <w:tc>
          <w:tcPr>
            <w:tcW w:w="708" w:type="dxa"/>
            <w:shd w:val="solid" w:color="FFFFFF" w:fill="auto"/>
          </w:tcPr>
          <w:p w14:paraId="5E97A6B2" w14:textId="20FFBFAD" w:rsidR="003C3971" w:rsidRPr="007D6048" w:rsidRDefault="00A01E21" w:rsidP="00C72833">
            <w:pPr>
              <w:pStyle w:val="TAC"/>
              <w:rPr>
                <w:sz w:val="16"/>
                <w:szCs w:val="16"/>
              </w:rPr>
            </w:pPr>
            <w:r>
              <w:rPr>
                <w:sz w:val="16"/>
                <w:szCs w:val="16"/>
              </w:rPr>
              <w:t>0.0.0</w:t>
            </w:r>
          </w:p>
        </w:tc>
      </w:tr>
    </w:tbl>
    <w:p w14:paraId="6BA8C2E7" w14:textId="77777777" w:rsidR="003C3971" w:rsidRPr="00235394" w:rsidRDefault="003C3971" w:rsidP="003C3971"/>
    <w:p w14:paraId="3A6FB7AB" w14:textId="70630B75" w:rsidR="003C3971" w:rsidRPr="00235394" w:rsidRDefault="00C958F9" w:rsidP="00C958F9">
      <w:pPr>
        <w:pStyle w:val="Guidance"/>
      </w:pPr>
      <w:r w:rsidRPr="00235394">
        <w:t xml:space="preserve"> </w:t>
      </w:r>
    </w:p>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EDE45" w14:textId="77777777" w:rsidR="006847AF" w:rsidRDefault="006847AF">
      <w:r>
        <w:separator/>
      </w:r>
    </w:p>
  </w:endnote>
  <w:endnote w:type="continuationSeparator" w:id="0">
    <w:p w14:paraId="0BCBCF82" w14:textId="77777777" w:rsidR="006847AF" w:rsidRDefault="00684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5B529" w14:textId="77777777" w:rsidR="006847AF" w:rsidRDefault="006847AF">
      <w:r>
        <w:separator/>
      </w:r>
    </w:p>
  </w:footnote>
  <w:footnote w:type="continuationSeparator" w:id="0">
    <w:p w14:paraId="067F9D09" w14:textId="77777777" w:rsidR="006847AF" w:rsidRDefault="00684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622EE5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74D9">
      <w:rPr>
        <w:rFonts w:ascii="Arial" w:hAnsi="Arial" w:cs="Arial"/>
        <w:b/>
        <w:noProof/>
        <w:sz w:val="18"/>
        <w:szCs w:val="18"/>
      </w:rPr>
      <w:t>3GPP TR 38.843 V0.0.0 (2023-04)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1F43CE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74D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2B3508"/>
    <w:multiLevelType w:val="hybridMultilevel"/>
    <w:tmpl w:val="BA529472"/>
    <w:lvl w:ilvl="0" w:tplc="3386258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2820139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14159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154208">
    <w:abstractNumId w:val="1"/>
  </w:num>
  <w:num w:numId="4" w16cid:durableId="922373723">
    <w:abstractNumId w:val="4"/>
  </w:num>
  <w:num w:numId="5" w16cid:durableId="2146656218">
    <w:abstractNumId w:val="2"/>
  </w:num>
  <w:num w:numId="6" w16cid:durableId="1693689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51CA"/>
    <w:rsid w:val="00027563"/>
    <w:rsid w:val="00033397"/>
    <w:rsid w:val="00040095"/>
    <w:rsid w:val="0004108C"/>
    <w:rsid w:val="00050201"/>
    <w:rsid w:val="00051834"/>
    <w:rsid w:val="00054A22"/>
    <w:rsid w:val="0005522D"/>
    <w:rsid w:val="00062023"/>
    <w:rsid w:val="000655A6"/>
    <w:rsid w:val="00072194"/>
    <w:rsid w:val="00080512"/>
    <w:rsid w:val="00082015"/>
    <w:rsid w:val="000A7B8A"/>
    <w:rsid w:val="000C2A30"/>
    <w:rsid w:val="000C47C3"/>
    <w:rsid w:val="000D58AB"/>
    <w:rsid w:val="000F4F63"/>
    <w:rsid w:val="00127016"/>
    <w:rsid w:val="00133525"/>
    <w:rsid w:val="00133EC2"/>
    <w:rsid w:val="00167BB5"/>
    <w:rsid w:val="0017273F"/>
    <w:rsid w:val="001A4C42"/>
    <w:rsid w:val="001A7420"/>
    <w:rsid w:val="001B6637"/>
    <w:rsid w:val="001C21C3"/>
    <w:rsid w:val="001D02C2"/>
    <w:rsid w:val="001F0C1D"/>
    <w:rsid w:val="001F1132"/>
    <w:rsid w:val="001F168B"/>
    <w:rsid w:val="001F7064"/>
    <w:rsid w:val="002219F7"/>
    <w:rsid w:val="002347A2"/>
    <w:rsid w:val="0026201A"/>
    <w:rsid w:val="002675F0"/>
    <w:rsid w:val="002760EE"/>
    <w:rsid w:val="002A78EE"/>
    <w:rsid w:val="002B6339"/>
    <w:rsid w:val="002C6DA9"/>
    <w:rsid w:val="002E00EE"/>
    <w:rsid w:val="002F3B5E"/>
    <w:rsid w:val="003172DC"/>
    <w:rsid w:val="00353F0A"/>
    <w:rsid w:val="0035462D"/>
    <w:rsid w:val="00356555"/>
    <w:rsid w:val="003765B8"/>
    <w:rsid w:val="00391C49"/>
    <w:rsid w:val="003A7407"/>
    <w:rsid w:val="003B7D51"/>
    <w:rsid w:val="003C3971"/>
    <w:rsid w:val="003D56D7"/>
    <w:rsid w:val="003F5CEF"/>
    <w:rsid w:val="0041231A"/>
    <w:rsid w:val="00423334"/>
    <w:rsid w:val="004345EC"/>
    <w:rsid w:val="00453324"/>
    <w:rsid w:val="004544AE"/>
    <w:rsid w:val="00455A73"/>
    <w:rsid w:val="00465515"/>
    <w:rsid w:val="004678D0"/>
    <w:rsid w:val="0048257B"/>
    <w:rsid w:val="0049751D"/>
    <w:rsid w:val="004A133F"/>
    <w:rsid w:val="004A79C0"/>
    <w:rsid w:val="004C30AC"/>
    <w:rsid w:val="004D3578"/>
    <w:rsid w:val="004D637E"/>
    <w:rsid w:val="004D7F4A"/>
    <w:rsid w:val="004E213A"/>
    <w:rsid w:val="004F0988"/>
    <w:rsid w:val="004F3340"/>
    <w:rsid w:val="0053388B"/>
    <w:rsid w:val="00535773"/>
    <w:rsid w:val="00543E6C"/>
    <w:rsid w:val="00565087"/>
    <w:rsid w:val="005665C8"/>
    <w:rsid w:val="005713C7"/>
    <w:rsid w:val="00597B11"/>
    <w:rsid w:val="005A6A02"/>
    <w:rsid w:val="005C7675"/>
    <w:rsid w:val="005D2E01"/>
    <w:rsid w:val="005D3009"/>
    <w:rsid w:val="005D7526"/>
    <w:rsid w:val="005E24A2"/>
    <w:rsid w:val="005E4BB2"/>
    <w:rsid w:val="005F788A"/>
    <w:rsid w:val="00602AEA"/>
    <w:rsid w:val="006063C1"/>
    <w:rsid w:val="006146DB"/>
    <w:rsid w:val="00614FDF"/>
    <w:rsid w:val="00616351"/>
    <w:rsid w:val="00632A8E"/>
    <w:rsid w:val="0063543D"/>
    <w:rsid w:val="00647114"/>
    <w:rsid w:val="00662F0D"/>
    <w:rsid w:val="006847AF"/>
    <w:rsid w:val="006912E9"/>
    <w:rsid w:val="006A323F"/>
    <w:rsid w:val="006A7514"/>
    <w:rsid w:val="006B30D0"/>
    <w:rsid w:val="006C3D95"/>
    <w:rsid w:val="006D6B17"/>
    <w:rsid w:val="006E5C86"/>
    <w:rsid w:val="00700420"/>
    <w:rsid w:val="00701116"/>
    <w:rsid w:val="0071174C"/>
    <w:rsid w:val="00711E38"/>
    <w:rsid w:val="00713C44"/>
    <w:rsid w:val="0072745E"/>
    <w:rsid w:val="00734A5B"/>
    <w:rsid w:val="0074026F"/>
    <w:rsid w:val="007429F6"/>
    <w:rsid w:val="00744E76"/>
    <w:rsid w:val="00765EA3"/>
    <w:rsid w:val="007671B5"/>
    <w:rsid w:val="00774DA4"/>
    <w:rsid w:val="00781F0F"/>
    <w:rsid w:val="007935DB"/>
    <w:rsid w:val="007A74D9"/>
    <w:rsid w:val="007B600E"/>
    <w:rsid w:val="007D1C7E"/>
    <w:rsid w:val="007F0E67"/>
    <w:rsid w:val="007F0F4A"/>
    <w:rsid w:val="008028A4"/>
    <w:rsid w:val="00804D82"/>
    <w:rsid w:val="00805346"/>
    <w:rsid w:val="00830747"/>
    <w:rsid w:val="00862CCC"/>
    <w:rsid w:val="008768CA"/>
    <w:rsid w:val="00891947"/>
    <w:rsid w:val="008A07D6"/>
    <w:rsid w:val="008C384C"/>
    <w:rsid w:val="008C3CAB"/>
    <w:rsid w:val="008D282E"/>
    <w:rsid w:val="008E2D68"/>
    <w:rsid w:val="008E6756"/>
    <w:rsid w:val="008F1C4E"/>
    <w:rsid w:val="009023E5"/>
    <w:rsid w:val="0090271F"/>
    <w:rsid w:val="00902E23"/>
    <w:rsid w:val="009114D7"/>
    <w:rsid w:val="0091348E"/>
    <w:rsid w:val="00917CCB"/>
    <w:rsid w:val="00930BE5"/>
    <w:rsid w:val="00933FB0"/>
    <w:rsid w:val="00942EC2"/>
    <w:rsid w:val="009600A2"/>
    <w:rsid w:val="00972511"/>
    <w:rsid w:val="00990811"/>
    <w:rsid w:val="00997C37"/>
    <w:rsid w:val="009B6C75"/>
    <w:rsid w:val="009C36B5"/>
    <w:rsid w:val="009F37B7"/>
    <w:rsid w:val="00A0127E"/>
    <w:rsid w:val="00A01E21"/>
    <w:rsid w:val="00A10F02"/>
    <w:rsid w:val="00A164B4"/>
    <w:rsid w:val="00A26956"/>
    <w:rsid w:val="00A27486"/>
    <w:rsid w:val="00A31DD7"/>
    <w:rsid w:val="00A34320"/>
    <w:rsid w:val="00A53724"/>
    <w:rsid w:val="00A56066"/>
    <w:rsid w:val="00A73129"/>
    <w:rsid w:val="00A82346"/>
    <w:rsid w:val="00A92BA1"/>
    <w:rsid w:val="00A95A1C"/>
    <w:rsid w:val="00A95A32"/>
    <w:rsid w:val="00AB2A33"/>
    <w:rsid w:val="00AB4A5D"/>
    <w:rsid w:val="00AC6BC6"/>
    <w:rsid w:val="00AE65E2"/>
    <w:rsid w:val="00AF1460"/>
    <w:rsid w:val="00B15449"/>
    <w:rsid w:val="00B318C7"/>
    <w:rsid w:val="00B53621"/>
    <w:rsid w:val="00B54FFF"/>
    <w:rsid w:val="00B77CE8"/>
    <w:rsid w:val="00B86C80"/>
    <w:rsid w:val="00B93086"/>
    <w:rsid w:val="00B9734B"/>
    <w:rsid w:val="00BA19ED"/>
    <w:rsid w:val="00BA4B8D"/>
    <w:rsid w:val="00BB6CF4"/>
    <w:rsid w:val="00BC0F7D"/>
    <w:rsid w:val="00BC5F5A"/>
    <w:rsid w:val="00BD7D31"/>
    <w:rsid w:val="00BE3255"/>
    <w:rsid w:val="00BF128E"/>
    <w:rsid w:val="00C074DD"/>
    <w:rsid w:val="00C1496A"/>
    <w:rsid w:val="00C2288E"/>
    <w:rsid w:val="00C33079"/>
    <w:rsid w:val="00C34FCC"/>
    <w:rsid w:val="00C45231"/>
    <w:rsid w:val="00C551FF"/>
    <w:rsid w:val="00C62F35"/>
    <w:rsid w:val="00C72833"/>
    <w:rsid w:val="00C80F1D"/>
    <w:rsid w:val="00C91962"/>
    <w:rsid w:val="00C93F40"/>
    <w:rsid w:val="00C958F9"/>
    <w:rsid w:val="00CA3D0C"/>
    <w:rsid w:val="00CC4EA9"/>
    <w:rsid w:val="00D34562"/>
    <w:rsid w:val="00D57972"/>
    <w:rsid w:val="00D675A9"/>
    <w:rsid w:val="00D738D6"/>
    <w:rsid w:val="00D755EB"/>
    <w:rsid w:val="00D758CD"/>
    <w:rsid w:val="00D76048"/>
    <w:rsid w:val="00D82E6F"/>
    <w:rsid w:val="00D83761"/>
    <w:rsid w:val="00D87E00"/>
    <w:rsid w:val="00D9134D"/>
    <w:rsid w:val="00D962AD"/>
    <w:rsid w:val="00DA0CEB"/>
    <w:rsid w:val="00DA2B9E"/>
    <w:rsid w:val="00DA7A03"/>
    <w:rsid w:val="00DB172C"/>
    <w:rsid w:val="00DB1818"/>
    <w:rsid w:val="00DC309B"/>
    <w:rsid w:val="00DC4DA2"/>
    <w:rsid w:val="00DC711F"/>
    <w:rsid w:val="00DD2E59"/>
    <w:rsid w:val="00DD4C17"/>
    <w:rsid w:val="00DD74A5"/>
    <w:rsid w:val="00DF2B1F"/>
    <w:rsid w:val="00DF62CD"/>
    <w:rsid w:val="00E16509"/>
    <w:rsid w:val="00E41685"/>
    <w:rsid w:val="00E44582"/>
    <w:rsid w:val="00E730A9"/>
    <w:rsid w:val="00E77645"/>
    <w:rsid w:val="00EA15B0"/>
    <w:rsid w:val="00EA5EA7"/>
    <w:rsid w:val="00EB3369"/>
    <w:rsid w:val="00EB3C47"/>
    <w:rsid w:val="00EB66B1"/>
    <w:rsid w:val="00EC47F7"/>
    <w:rsid w:val="00EC4A25"/>
    <w:rsid w:val="00EC59EE"/>
    <w:rsid w:val="00EF608C"/>
    <w:rsid w:val="00F025A2"/>
    <w:rsid w:val="00F04712"/>
    <w:rsid w:val="00F13360"/>
    <w:rsid w:val="00F22EC7"/>
    <w:rsid w:val="00F325C8"/>
    <w:rsid w:val="00F653B8"/>
    <w:rsid w:val="00F9008D"/>
    <w:rsid w:val="00FA1266"/>
    <w:rsid w:val="00FC1192"/>
    <w:rsid w:val="00FC17DC"/>
    <w:rsid w:val="00FD75B0"/>
    <w:rsid w:val="00FE1F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basedOn w:val="Normal"/>
    <w:uiPriority w:val="34"/>
    <w:qFormat/>
    <w:rsid w:val="00EC59EE"/>
    <w:pPr>
      <w:ind w:left="720"/>
      <w:contextualSpacing/>
    </w:pPr>
  </w:style>
  <w:style w:type="character" w:customStyle="1" w:styleId="normaltextrun">
    <w:name w:val="normaltextrun"/>
    <w:basedOn w:val="DefaultParagraphFont"/>
    <w:rsid w:val="00FE1F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388345">
      <w:bodyDiv w:val="1"/>
      <w:marLeft w:val="0"/>
      <w:marRight w:val="0"/>
      <w:marTop w:val="0"/>
      <w:marBottom w:val="0"/>
      <w:divBdr>
        <w:top w:val="none" w:sz="0" w:space="0" w:color="auto"/>
        <w:left w:val="none" w:sz="0" w:space="0" w:color="auto"/>
        <w:bottom w:val="none" w:sz="0" w:space="0" w:color="auto"/>
        <w:right w:val="none" w:sz="0" w:space="0" w:color="auto"/>
      </w:divBdr>
    </w:div>
    <w:div w:id="151001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01E470-4F2E-4601-9601-2E74BC0F7D85}">
  <ds:schemaRefs>
    <ds:schemaRef ds:uri="http://purl.org/dc/terms/"/>
    <ds:schemaRef ds:uri="http://purl.org/dc/elements/1.1/"/>
    <ds:schemaRef ds:uri="http://purl.org/dc/dcmitype/"/>
    <ds:schemaRef ds:uri="107a106f-d21b-4e4b-8948-945a8ea9a00f"/>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A913236E-1DD1-486D-AF6F-4A9D54D88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A5DB6898-FF99-421C-A396-D12981CB7F3B}">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11</Pages>
  <Words>2587</Words>
  <Characters>14750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17303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QC-JM2</dc:creator>
  <cp:keywords>&lt;keyword[, keyword, ]&gt;</cp:keywords>
  <cp:lastModifiedBy>Juan Montojo</cp:lastModifiedBy>
  <cp:revision>7</cp:revision>
  <cp:lastPrinted>2019-02-25T14:05:00Z</cp:lastPrinted>
  <dcterms:created xsi:type="dcterms:W3CDTF">2022-08-06T05:04:00Z</dcterms:created>
  <dcterms:modified xsi:type="dcterms:W3CDTF">2023-04-07T13:02:00Z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0x010100618B14A0CCFBC14E847BD309701E5451</vt:lpwstr>
  </property>
</Properties>
</file>